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BCB85" w14:textId="77777777" w:rsidR="00C45620" w:rsidRPr="00CC61E8" w:rsidRDefault="00C45620" w:rsidP="00ED5B6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22EBA2BB" w14:textId="77777777" w:rsidR="00C45620" w:rsidRPr="00CC61E8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 w:rsidRPr="00CC61E8">
        <w:rPr>
          <w:rStyle w:val="StyleComplexNazanin"/>
          <w:rFonts w:asciiTheme="majorBidi" w:hAnsiTheme="majorBidi" w:cs="B Nazanin" w:hint="cs"/>
          <w:rtl/>
          <w:lang w:bidi="fa-IR"/>
        </w:rPr>
        <w:t xml:space="preserve">لطفا نکات زیر برای </w:t>
      </w:r>
      <w:r w:rsidRPr="00CC61E8">
        <w:rPr>
          <w:rStyle w:val="StyleComplexNazanin"/>
          <w:rFonts w:asciiTheme="majorBidi" w:hAnsiTheme="majorBidi" w:cs="B Nazanin" w:hint="cs"/>
          <w:sz w:val="40"/>
          <w:szCs w:val="40"/>
          <w:u w:val="single"/>
          <w:rtl/>
          <w:lang w:bidi="fa-IR"/>
        </w:rPr>
        <w:t>تایپ سوالات</w:t>
      </w:r>
      <w:r w:rsidRPr="00CC61E8">
        <w:rPr>
          <w:rStyle w:val="StyleComplexNazanin"/>
          <w:rFonts w:asciiTheme="majorBidi" w:hAnsiTheme="majorBidi" w:cs="B Nazanin" w:hint="cs"/>
          <w:rtl/>
          <w:lang w:bidi="fa-IR"/>
        </w:rPr>
        <w:t xml:space="preserve"> دقت شود</w:t>
      </w:r>
    </w:p>
    <w:p w14:paraId="44CEAB9C" w14:textId="77777777" w:rsidR="00C45620" w:rsidRPr="00CC61E8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79A6B0B" w14:textId="77777777" w:rsidR="00ED5B61" w:rsidRPr="00CC61E8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 w:rsidRPr="00CC61E8"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 w:rsidRPr="00CC61E8">
        <w:rPr>
          <w:rStyle w:val="StyleComplexNazanin"/>
          <w:rFonts w:asciiTheme="majorBidi" w:hAnsiTheme="majorBidi" w:cs="B Nazanin"/>
          <w:lang w:bidi="fa-IR"/>
        </w:rPr>
        <w:t>word</w:t>
      </w:r>
      <w:r w:rsidRPr="00CC61E8"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14:paraId="0A096A01" w14:textId="77777777" w:rsidR="00ED5B61" w:rsidRPr="00CC61E8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 w:rsidRPr="00CC61E8"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14:paraId="26345625" w14:textId="77777777" w:rsidR="00ED5B61" w:rsidRPr="00CC61E8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 w:rsidRPr="00CC61E8"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14:paraId="40D9A29B" w14:textId="77777777" w:rsidR="00ED5B61" w:rsidRPr="00CC61E8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 w:rsidRPr="00CC61E8"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14:paraId="783FF3FD" w14:textId="77777777" w:rsidR="00ED5B61" w:rsidRPr="00CC61E8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CC61E8"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 w:rsidRPr="00CC61E8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 .</w:t>
      </w:r>
    </w:p>
    <w:p w14:paraId="48802F64" w14:textId="77777777" w:rsidR="009B24FF" w:rsidRPr="00CC61E8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CC61E8"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CC61E8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14:paraId="78A6DA2E" w14:textId="77777777" w:rsidR="009B24FF" w:rsidRPr="00CC61E8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CC61E8"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CC61E8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  <w:r w:rsidR="00374FD1" w:rsidRPr="00CC61E8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.</w:t>
      </w:r>
    </w:p>
    <w:p w14:paraId="340D0229" w14:textId="77777777" w:rsidR="00374FD1" w:rsidRPr="00CC61E8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CC61E8"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14:paraId="7218A4A6" w14:textId="77777777" w:rsidR="007E0865" w:rsidRPr="00CC61E8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CC61E8"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</w:t>
      </w:r>
    </w:p>
    <w:p w14:paraId="367178A1" w14:textId="77777777" w:rsidR="00ED5B61" w:rsidRPr="00CC61E8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14:paraId="3A2D89F0" w14:textId="77777777" w:rsidR="009B24FF" w:rsidRPr="00CC61E8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  <w:r w:rsidRPr="00CC61E8"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2D3BA089" w14:textId="77777777" w:rsidTr="00DA6CEC">
        <w:trPr>
          <w:cantSplit/>
        </w:trPr>
        <w:tc>
          <w:tcPr>
            <w:tcW w:w="794" w:type="dxa"/>
          </w:tcPr>
          <w:p w14:paraId="001180AD" w14:textId="77777777" w:rsidR="00847B11" w:rsidRPr="00CC61E8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822113" w14:textId="3DEE7842" w:rsidR="00847B11" w:rsidRPr="00CC61E8" w:rsidRDefault="008A1EC0" w:rsidP="006C77D6">
            <w:pPr>
              <w:pStyle w:val="a3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</w:t>
            </w:r>
            <w:r w:rsidR="00C45620" w:rsidRPr="00CC61E8">
              <w:rPr>
                <w:rFonts w:ascii="Calibri" w:hAnsi="Calibri" w:cs="B Yagut" w:hint="cs"/>
                <w:b/>
                <w:rtl/>
              </w:rPr>
              <w:t xml:space="preserve">: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4F3A77D0" w14:textId="77777777" w:rsidTr="00BC6CCB">
        <w:trPr>
          <w:cantSplit/>
        </w:trPr>
        <w:tc>
          <w:tcPr>
            <w:tcW w:w="794" w:type="dxa"/>
            <w:vAlign w:val="center"/>
          </w:tcPr>
          <w:p w14:paraId="638A6595" w14:textId="77777777" w:rsidR="00872B77" w:rsidRPr="00CC61E8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4F67FFB6" w14:textId="77777777" w:rsidR="00872B77" w:rsidRPr="00CC61E8" w:rsidRDefault="00776D30" w:rsidP="00872B7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C9C940" w14:textId="77777777" w:rsidR="00776D30" w:rsidRPr="00CC61E8" w:rsidRDefault="006A410C" w:rsidP="006A410C">
            <w:pPr>
              <w:rPr>
                <w:rStyle w:val="StyleComplexNazanin"/>
                <w:rFonts w:ascii="Times New Roman" w:hAnsi="Times New Roman" w:cs="B Nazanin"/>
                <w:b/>
                <w:bCs/>
                <w:rtl/>
                <w:lang w:bidi="fa-IR"/>
              </w:rPr>
            </w:pPr>
            <w:r w:rsidRPr="00CC61E8">
              <w:rPr>
                <w:rFonts w:cs="B Nazanin" w:hint="cs"/>
                <w:b/>
                <w:bCs/>
                <w:rtl/>
              </w:rPr>
              <w:t xml:space="preserve">کدام مورد از علل عمده ناشنوایی </w:t>
            </w:r>
            <w:r w:rsidRPr="00CC61E8">
              <w:rPr>
                <w:rFonts w:cs="B Nazanin" w:hint="cs"/>
                <w:b/>
                <w:bCs/>
                <w:u w:val="single"/>
                <w:rtl/>
              </w:rPr>
              <w:t>محسوب نمی شوند</w:t>
            </w:r>
            <w:r w:rsidRPr="00CC61E8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CC61E8" w:rsidRPr="00CC61E8" w14:paraId="636551F6" w14:textId="77777777" w:rsidTr="00DA6CEC">
        <w:trPr>
          <w:cantSplit/>
        </w:trPr>
        <w:tc>
          <w:tcPr>
            <w:tcW w:w="794" w:type="dxa"/>
          </w:tcPr>
          <w:p w14:paraId="11133F0E" w14:textId="77777777" w:rsidR="00872B77" w:rsidRPr="00CC61E8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66C36B" w14:textId="77777777" w:rsidR="00872B77" w:rsidRPr="00CC61E8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63B6B7" w14:textId="77777777" w:rsidR="00872B77" w:rsidRPr="00CC61E8" w:rsidRDefault="006A410C" w:rsidP="006A410C">
            <w:pPr>
              <w:rPr>
                <w:rStyle w:val="StyleComplexNazanin"/>
                <w:rFonts w:ascii="Times New Roman" w:hAnsi="Times New Roman" w:cs="B Nazanin"/>
                <w:rtl/>
                <w:lang w:bidi="fa-IR"/>
              </w:rPr>
            </w:pPr>
            <w:r w:rsidRPr="00CC61E8">
              <w:rPr>
                <w:rFonts w:cs="B Nazanin" w:hint="cs"/>
                <w:rtl/>
              </w:rPr>
              <w:t xml:space="preserve">بیماریهای عفونی مانند مننژیت ، سرخک ، اوریون     </w:t>
            </w:r>
          </w:p>
        </w:tc>
      </w:tr>
      <w:tr w:rsidR="00CC61E8" w:rsidRPr="00CC61E8" w14:paraId="1CCA163E" w14:textId="77777777" w:rsidTr="00DA6CEC">
        <w:trPr>
          <w:cantSplit/>
        </w:trPr>
        <w:tc>
          <w:tcPr>
            <w:tcW w:w="794" w:type="dxa"/>
          </w:tcPr>
          <w:p w14:paraId="41062F25" w14:textId="77777777" w:rsidR="00872B77" w:rsidRPr="00CC61E8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4B840C" w14:textId="77777777" w:rsidR="00872B77" w:rsidRPr="00CC61E8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D157F86" w14:textId="77777777" w:rsidR="00872B77" w:rsidRPr="00CC61E8" w:rsidRDefault="006A410C" w:rsidP="006A410C">
            <w:pPr>
              <w:rPr>
                <w:rStyle w:val="StyleComplexNazanin"/>
                <w:rFonts w:ascii="Times New Roman" w:hAnsi="Times New Roman" w:cs="B Nazanin"/>
                <w:rtl/>
                <w:lang w:bidi="fa-IR"/>
              </w:rPr>
            </w:pPr>
            <w:r w:rsidRPr="00CC61E8">
              <w:rPr>
                <w:rFonts w:cs="B Nazanin" w:hint="cs"/>
                <w:rtl/>
              </w:rPr>
              <w:t>مواجهه فرد با اصوات شدید</w:t>
            </w:r>
          </w:p>
        </w:tc>
      </w:tr>
      <w:tr w:rsidR="00CC61E8" w:rsidRPr="00CC61E8" w14:paraId="7B0E1F99" w14:textId="77777777" w:rsidTr="00DA6CEC">
        <w:trPr>
          <w:cantSplit/>
        </w:trPr>
        <w:tc>
          <w:tcPr>
            <w:tcW w:w="794" w:type="dxa"/>
          </w:tcPr>
          <w:p w14:paraId="0FC404D8" w14:textId="77777777" w:rsidR="00872B77" w:rsidRPr="00CC61E8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FA8E69" w14:textId="77777777" w:rsidR="00872B77" w:rsidRPr="00CC61E8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3637F9" w14:textId="77777777" w:rsidR="00872B77" w:rsidRPr="00CC61E8" w:rsidRDefault="006A410C" w:rsidP="006A410C">
            <w:pPr>
              <w:rPr>
                <w:rStyle w:val="StyleComplexNazanin"/>
                <w:rFonts w:ascii="Times New Roman" w:hAnsi="Times New Roman" w:cs="B Nazanin"/>
                <w:rtl/>
                <w:lang w:bidi="fa-IR"/>
              </w:rPr>
            </w:pPr>
            <w:r w:rsidRPr="00CC61E8">
              <w:rPr>
                <w:rFonts w:cs="B Nazanin" w:hint="cs"/>
                <w:rtl/>
              </w:rPr>
              <w:t>آسیب شدید سر و صورت و گوش</w:t>
            </w:r>
          </w:p>
        </w:tc>
      </w:tr>
      <w:tr w:rsidR="00CC61E8" w:rsidRPr="00CC61E8" w14:paraId="1C2F39A2" w14:textId="77777777" w:rsidTr="00DA6CEC">
        <w:trPr>
          <w:cantSplit/>
        </w:trPr>
        <w:tc>
          <w:tcPr>
            <w:tcW w:w="794" w:type="dxa"/>
          </w:tcPr>
          <w:p w14:paraId="67DF301C" w14:textId="77777777" w:rsidR="00872B77" w:rsidRPr="00CC61E8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458201" w14:textId="77777777" w:rsidR="00872B77" w:rsidRPr="00CC61E8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99466B" w14:textId="77777777" w:rsidR="00872B77" w:rsidRPr="00CC61E8" w:rsidRDefault="006A410C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cs="B Nazanin" w:hint="cs"/>
                <w:rtl/>
              </w:rPr>
              <w:t>سن مادر هنگام تولد نوزاد</w:t>
            </w:r>
          </w:p>
        </w:tc>
      </w:tr>
      <w:tr w:rsidR="00B93860" w:rsidRPr="00CC61E8" w14:paraId="705980B3" w14:textId="77777777" w:rsidTr="00A12D2B">
        <w:trPr>
          <w:cantSplit/>
        </w:trPr>
        <w:tc>
          <w:tcPr>
            <w:tcW w:w="794" w:type="dxa"/>
          </w:tcPr>
          <w:p w14:paraId="5AC2CF9F" w14:textId="77777777" w:rsidR="00B93860" w:rsidRPr="00CC61E8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A3E372" w14:textId="77777777" w:rsidR="00B93860" w:rsidRPr="00CC61E8" w:rsidRDefault="005A3245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مبان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استانداردها و دستورالعمل ارا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خدمات پ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از گوش و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 و کودکان در نظام مراقبت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سلامت</w:t>
            </w:r>
          </w:p>
        </w:tc>
      </w:tr>
    </w:tbl>
    <w:p w14:paraId="34AB4FA2" w14:textId="77777777" w:rsidR="00847B11" w:rsidRPr="00CC61E8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642453E9" w14:textId="77777777" w:rsidTr="00D87F2E">
        <w:trPr>
          <w:cantSplit/>
        </w:trPr>
        <w:tc>
          <w:tcPr>
            <w:tcW w:w="794" w:type="dxa"/>
          </w:tcPr>
          <w:p w14:paraId="2B1AD664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9F7A51" w14:textId="77BA8DF8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03518A3F" w14:textId="77777777" w:rsidTr="00BC6CCB">
        <w:trPr>
          <w:cantSplit/>
        </w:trPr>
        <w:tc>
          <w:tcPr>
            <w:tcW w:w="794" w:type="dxa"/>
            <w:vAlign w:val="center"/>
          </w:tcPr>
          <w:p w14:paraId="60B3ED5B" w14:textId="77777777" w:rsidR="00DA6CEC" w:rsidRPr="00CC61E8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71A5A27C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A57547F" w14:textId="77777777" w:rsidR="00DA6CEC" w:rsidRPr="00CC61E8" w:rsidRDefault="006A410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بطور متوسط چند درصد جمع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کشور ما دارا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اختلالات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متوسط تا عم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ق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هستند:</w:t>
            </w:r>
          </w:p>
        </w:tc>
      </w:tr>
      <w:tr w:rsidR="00CC61E8" w:rsidRPr="00CC61E8" w14:paraId="50E61CE4" w14:textId="77777777" w:rsidTr="00D87F2E">
        <w:trPr>
          <w:cantSplit/>
        </w:trPr>
        <w:tc>
          <w:tcPr>
            <w:tcW w:w="794" w:type="dxa"/>
          </w:tcPr>
          <w:p w14:paraId="6A313AF9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B0431D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0BAC83" w14:textId="77777777" w:rsidR="00DA6CEC" w:rsidRPr="00CC61E8" w:rsidRDefault="006A410C" w:rsidP="006A410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1- 3 درصد                </w:t>
            </w:r>
          </w:p>
        </w:tc>
      </w:tr>
      <w:tr w:rsidR="00CC61E8" w:rsidRPr="00CC61E8" w14:paraId="1CD18635" w14:textId="77777777" w:rsidTr="00D87F2E">
        <w:trPr>
          <w:cantSplit/>
        </w:trPr>
        <w:tc>
          <w:tcPr>
            <w:tcW w:w="794" w:type="dxa"/>
          </w:tcPr>
          <w:p w14:paraId="26EF480C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ABB971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F61007" w14:textId="77777777" w:rsidR="00DA6CEC" w:rsidRPr="00CC61E8" w:rsidRDefault="006A410C" w:rsidP="006A410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5-3 درصد                   </w:t>
            </w:r>
          </w:p>
        </w:tc>
      </w:tr>
      <w:tr w:rsidR="00CC61E8" w:rsidRPr="00CC61E8" w14:paraId="0F2EB072" w14:textId="77777777" w:rsidTr="00D87F2E">
        <w:trPr>
          <w:cantSplit/>
        </w:trPr>
        <w:tc>
          <w:tcPr>
            <w:tcW w:w="794" w:type="dxa"/>
          </w:tcPr>
          <w:p w14:paraId="2D16526E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65221F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DAE922" w14:textId="77777777" w:rsidR="00DA6CEC" w:rsidRPr="00CC61E8" w:rsidRDefault="006A410C" w:rsidP="006A410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5- 9 درصد                      </w:t>
            </w:r>
          </w:p>
        </w:tc>
      </w:tr>
      <w:tr w:rsidR="00CC61E8" w:rsidRPr="00CC61E8" w14:paraId="148DF80E" w14:textId="77777777" w:rsidTr="00D87F2E">
        <w:trPr>
          <w:cantSplit/>
        </w:trPr>
        <w:tc>
          <w:tcPr>
            <w:tcW w:w="794" w:type="dxa"/>
          </w:tcPr>
          <w:p w14:paraId="0D33B8E5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48D481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90D0BE4" w14:textId="77777777" w:rsidR="00DA6CEC" w:rsidRPr="00CC61E8" w:rsidRDefault="006A410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9- 11 درصد</w:t>
            </w:r>
          </w:p>
        </w:tc>
      </w:tr>
      <w:tr w:rsidR="00A83656" w:rsidRPr="00CC61E8" w14:paraId="3A8D5683" w14:textId="77777777" w:rsidTr="00A12D2B">
        <w:trPr>
          <w:cantSplit/>
        </w:trPr>
        <w:tc>
          <w:tcPr>
            <w:tcW w:w="794" w:type="dxa"/>
          </w:tcPr>
          <w:p w14:paraId="2571FCD7" w14:textId="77777777" w:rsidR="00A83656" w:rsidRPr="00CC61E8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FD9016" w14:textId="77777777" w:rsidR="00A83656" w:rsidRPr="00CC61E8" w:rsidRDefault="005A3245" w:rsidP="00A836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مبان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استانداردها و دستورالعمل ارا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خدمات پ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از گوش و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 و کودکان در نظام مراقبت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سلامت</w:t>
            </w:r>
          </w:p>
        </w:tc>
      </w:tr>
    </w:tbl>
    <w:p w14:paraId="5B3CB41C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22BA8C5B" w14:textId="77777777" w:rsidTr="00D87F2E">
        <w:trPr>
          <w:cantSplit/>
        </w:trPr>
        <w:tc>
          <w:tcPr>
            <w:tcW w:w="794" w:type="dxa"/>
          </w:tcPr>
          <w:p w14:paraId="42D66BD1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F2FC01" w14:textId="5B5BE0BC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16CB5FE4" w14:textId="77777777" w:rsidTr="00BC6CCB">
        <w:trPr>
          <w:cantSplit/>
        </w:trPr>
        <w:tc>
          <w:tcPr>
            <w:tcW w:w="794" w:type="dxa"/>
            <w:vAlign w:val="center"/>
          </w:tcPr>
          <w:p w14:paraId="69A7384D" w14:textId="77777777" w:rsidR="00DA6CEC" w:rsidRPr="00CC61E8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4F27D97C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6CF3905" w14:textId="77777777" w:rsidR="00DA6CEC" w:rsidRPr="00CC61E8" w:rsidRDefault="0025085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cs="B Nazanin" w:hint="cs"/>
                <w:b/>
                <w:rtl/>
              </w:rPr>
              <w:t>علت اهمیت و توجه بهنگام به بیماریهای گوش و شنوایی چیست؟</w:t>
            </w:r>
          </w:p>
        </w:tc>
      </w:tr>
      <w:tr w:rsidR="00CC61E8" w:rsidRPr="00CC61E8" w14:paraId="66769CB9" w14:textId="77777777" w:rsidTr="00D87F2E">
        <w:trPr>
          <w:cantSplit/>
        </w:trPr>
        <w:tc>
          <w:tcPr>
            <w:tcW w:w="794" w:type="dxa"/>
          </w:tcPr>
          <w:p w14:paraId="132A76F6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2279A2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A11384" w14:textId="77777777" w:rsidR="00DA6CEC" w:rsidRPr="00CC61E8" w:rsidRDefault="00250855" w:rsidP="00250855">
            <w:pPr>
              <w:rPr>
                <w:rStyle w:val="StyleComplexNazanin"/>
                <w:rFonts w:ascii="Times New Roman" w:hAnsi="Times New Roman" w:cs="B Nazanin"/>
                <w:rtl/>
                <w:lang w:bidi="fa-IR"/>
              </w:rPr>
            </w:pPr>
            <w:r w:rsidRPr="00CC61E8">
              <w:rPr>
                <w:rFonts w:cs="B Nazanin" w:hint="cs"/>
                <w:rtl/>
              </w:rPr>
              <w:t>اختلالات ژنتیکی منجر به بیماریهای گوش و کم شنوایی می شوند</w:t>
            </w:r>
          </w:p>
        </w:tc>
      </w:tr>
      <w:tr w:rsidR="00CC61E8" w:rsidRPr="00CC61E8" w14:paraId="62265173" w14:textId="77777777" w:rsidTr="00D87F2E">
        <w:trPr>
          <w:cantSplit/>
        </w:trPr>
        <w:tc>
          <w:tcPr>
            <w:tcW w:w="794" w:type="dxa"/>
          </w:tcPr>
          <w:p w14:paraId="6F674304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82DA2D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F8D594" w14:textId="77777777" w:rsidR="00DA6CEC" w:rsidRPr="00CC61E8" w:rsidRDefault="00250855" w:rsidP="0025085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مصرف 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رو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داروها در باردار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باعث 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جاد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گوش و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شوند</w:t>
            </w:r>
          </w:p>
        </w:tc>
      </w:tr>
      <w:tr w:rsidR="00CC61E8" w:rsidRPr="00CC61E8" w14:paraId="1E821D39" w14:textId="77777777" w:rsidTr="00D87F2E">
        <w:trPr>
          <w:cantSplit/>
        </w:trPr>
        <w:tc>
          <w:tcPr>
            <w:tcW w:w="794" w:type="dxa"/>
          </w:tcPr>
          <w:p w14:paraId="730F9BF0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DE4D5C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4A8FF9" w14:textId="77777777" w:rsidR="00DA6CEC" w:rsidRPr="00CC61E8" w:rsidRDefault="00250855" w:rsidP="0025085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موارد کم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ناشنوا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پ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هستند</w:t>
            </w:r>
          </w:p>
        </w:tc>
      </w:tr>
      <w:tr w:rsidR="00CC61E8" w:rsidRPr="00CC61E8" w14:paraId="4B3701D7" w14:textId="77777777" w:rsidTr="00D87F2E">
        <w:trPr>
          <w:cantSplit/>
        </w:trPr>
        <w:tc>
          <w:tcPr>
            <w:tcW w:w="794" w:type="dxa"/>
          </w:tcPr>
          <w:p w14:paraId="00A7DE6A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0C3FA8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7F2DDE2" w14:textId="77777777" w:rsidR="00DA6CEC" w:rsidRPr="00CC61E8" w:rsidRDefault="0025085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تست تشخ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ص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دق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ق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 و کودکان وجود ندارد</w:t>
            </w:r>
          </w:p>
        </w:tc>
      </w:tr>
      <w:tr w:rsidR="00A83656" w:rsidRPr="00CC61E8" w14:paraId="01334ABF" w14:textId="77777777" w:rsidTr="00A12D2B">
        <w:trPr>
          <w:cantSplit/>
        </w:trPr>
        <w:tc>
          <w:tcPr>
            <w:tcW w:w="794" w:type="dxa"/>
          </w:tcPr>
          <w:p w14:paraId="184E6DAC" w14:textId="77777777" w:rsidR="00A83656" w:rsidRPr="00CC61E8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D22DCA" w14:textId="77777777" w:rsidR="00A83656" w:rsidRPr="00CC61E8" w:rsidRDefault="005A3245" w:rsidP="00A83656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مبان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استانداردها و دستورالعمل ارا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خدمات پ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از گوش و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 و کودکان در نظام مراقبت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سلامت</w:t>
            </w:r>
          </w:p>
        </w:tc>
      </w:tr>
    </w:tbl>
    <w:p w14:paraId="27C722E2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D91F300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6AC9F7C8" w14:textId="77777777" w:rsidTr="00A83656">
        <w:trPr>
          <w:cantSplit/>
        </w:trPr>
        <w:tc>
          <w:tcPr>
            <w:tcW w:w="794" w:type="dxa"/>
          </w:tcPr>
          <w:p w14:paraId="0323FD24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B2F767" w14:textId="6EC96E73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3A8A10BB" w14:textId="77777777" w:rsidTr="00A83656">
        <w:trPr>
          <w:cantSplit/>
        </w:trPr>
        <w:tc>
          <w:tcPr>
            <w:tcW w:w="794" w:type="dxa"/>
            <w:vAlign w:val="center"/>
          </w:tcPr>
          <w:p w14:paraId="6133A62F" w14:textId="77777777" w:rsidR="00DA6CEC" w:rsidRPr="00CC61E8" w:rsidRDefault="00E612FC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157B3850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32C035F" w14:textId="77777777" w:rsidR="00DA6CEC" w:rsidRPr="00CC61E8" w:rsidRDefault="002A5DC3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زمان طلا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انجام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کودکان  ................ است:</w:t>
            </w:r>
          </w:p>
        </w:tc>
      </w:tr>
      <w:tr w:rsidR="00CC61E8" w:rsidRPr="00CC61E8" w14:paraId="67A12C37" w14:textId="77777777" w:rsidTr="00A83656">
        <w:trPr>
          <w:cantSplit/>
        </w:trPr>
        <w:tc>
          <w:tcPr>
            <w:tcW w:w="794" w:type="dxa"/>
          </w:tcPr>
          <w:p w14:paraId="5DB098C5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E1984E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9CC0E7" w14:textId="77777777" w:rsidR="00DA6CEC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تا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ماهگ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        </w:t>
            </w:r>
          </w:p>
        </w:tc>
      </w:tr>
      <w:tr w:rsidR="00CC61E8" w:rsidRPr="00CC61E8" w14:paraId="24E05342" w14:textId="77777777" w:rsidTr="00A83656">
        <w:trPr>
          <w:cantSplit/>
        </w:trPr>
        <w:tc>
          <w:tcPr>
            <w:tcW w:w="794" w:type="dxa"/>
          </w:tcPr>
          <w:p w14:paraId="2D2A3311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F5DB08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E0A329" w14:textId="77777777" w:rsidR="00DA6CEC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 سه ماهگ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                       </w:t>
            </w:r>
          </w:p>
        </w:tc>
      </w:tr>
      <w:tr w:rsidR="00CC61E8" w:rsidRPr="00CC61E8" w14:paraId="5A0A4891" w14:textId="77777777" w:rsidTr="00A83656">
        <w:trPr>
          <w:cantSplit/>
        </w:trPr>
        <w:tc>
          <w:tcPr>
            <w:tcW w:w="794" w:type="dxa"/>
          </w:tcPr>
          <w:p w14:paraId="4CE6CC04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2D8267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F09829" w14:textId="77777777" w:rsidR="00DA6CEC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 6 ماهگ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                 </w:t>
            </w:r>
          </w:p>
        </w:tc>
      </w:tr>
      <w:tr w:rsidR="00CC61E8" w:rsidRPr="00CC61E8" w14:paraId="3DB8DC01" w14:textId="77777777" w:rsidTr="00A83656">
        <w:trPr>
          <w:cantSplit/>
        </w:trPr>
        <w:tc>
          <w:tcPr>
            <w:tcW w:w="794" w:type="dxa"/>
          </w:tcPr>
          <w:p w14:paraId="578EBD30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FCC477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09BD89" w14:textId="77777777" w:rsidR="00DA6CEC" w:rsidRPr="00CC61E8" w:rsidRDefault="002A5DC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تا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کسالگ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A83656" w:rsidRPr="00CC61E8" w14:paraId="263D729A" w14:textId="77777777" w:rsidTr="00A83656">
        <w:trPr>
          <w:cantSplit/>
        </w:trPr>
        <w:tc>
          <w:tcPr>
            <w:tcW w:w="794" w:type="dxa"/>
          </w:tcPr>
          <w:p w14:paraId="77DCE4C8" w14:textId="77777777" w:rsidR="00A83656" w:rsidRPr="00CC61E8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41C55D" w14:textId="77777777" w:rsidR="00A83656" w:rsidRPr="00CC61E8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62547D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783B319A" w14:textId="77777777" w:rsidTr="002A5DC3">
        <w:trPr>
          <w:cantSplit/>
        </w:trPr>
        <w:tc>
          <w:tcPr>
            <w:tcW w:w="794" w:type="dxa"/>
          </w:tcPr>
          <w:p w14:paraId="3D501162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B7AB80" w14:textId="409F3008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4E2D1951" w14:textId="77777777" w:rsidTr="002A5DC3">
        <w:trPr>
          <w:cantSplit/>
        </w:trPr>
        <w:tc>
          <w:tcPr>
            <w:tcW w:w="794" w:type="dxa"/>
            <w:vAlign w:val="center"/>
          </w:tcPr>
          <w:p w14:paraId="11EAD490" w14:textId="77777777" w:rsidR="00DA6CEC" w:rsidRPr="00CC61E8" w:rsidRDefault="00E612FC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78E95646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A9FC3F3" w14:textId="77777777" w:rsidR="00DA6CEC" w:rsidRPr="00CC61E8" w:rsidRDefault="002A5DC3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زمان طلا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انجام تست تشخ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ص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کودکان............... است:</w:t>
            </w:r>
          </w:p>
        </w:tc>
      </w:tr>
      <w:tr w:rsidR="00CC61E8" w:rsidRPr="00CC61E8" w14:paraId="3CBC5356" w14:textId="77777777" w:rsidTr="002A5DC3">
        <w:trPr>
          <w:cantSplit/>
        </w:trPr>
        <w:tc>
          <w:tcPr>
            <w:tcW w:w="794" w:type="dxa"/>
          </w:tcPr>
          <w:p w14:paraId="333122AD" w14:textId="77777777" w:rsidR="002A5DC3" w:rsidRPr="00CC61E8" w:rsidRDefault="002A5DC3" w:rsidP="002A5DC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0C100D" w14:textId="77777777" w:rsidR="002A5DC3" w:rsidRPr="00CC61E8" w:rsidRDefault="002A5DC3" w:rsidP="002A5DC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D0AE53" w14:textId="77777777" w:rsidR="002A5DC3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تا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ماهگ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        </w:t>
            </w:r>
          </w:p>
        </w:tc>
      </w:tr>
      <w:tr w:rsidR="00CC61E8" w:rsidRPr="00CC61E8" w14:paraId="6E029724" w14:textId="77777777" w:rsidTr="002A5DC3">
        <w:trPr>
          <w:cantSplit/>
        </w:trPr>
        <w:tc>
          <w:tcPr>
            <w:tcW w:w="794" w:type="dxa"/>
          </w:tcPr>
          <w:p w14:paraId="1FD5D207" w14:textId="77777777" w:rsidR="002A5DC3" w:rsidRPr="00CC61E8" w:rsidRDefault="002A5DC3" w:rsidP="002A5DC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E70A77" w14:textId="77777777" w:rsidR="002A5DC3" w:rsidRPr="00CC61E8" w:rsidRDefault="002A5DC3" w:rsidP="002A5DC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8972B7" w14:textId="77777777" w:rsidR="002A5DC3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 سه ماهگ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                       </w:t>
            </w:r>
          </w:p>
        </w:tc>
      </w:tr>
      <w:tr w:rsidR="00CC61E8" w:rsidRPr="00CC61E8" w14:paraId="6256D9DB" w14:textId="77777777" w:rsidTr="002A5DC3">
        <w:trPr>
          <w:cantSplit/>
        </w:trPr>
        <w:tc>
          <w:tcPr>
            <w:tcW w:w="794" w:type="dxa"/>
          </w:tcPr>
          <w:p w14:paraId="746D36EA" w14:textId="77777777" w:rsidR="002A5DC3" w:rsidRPr="00CC61E8" w:rsidRDefault="002A5DC3" w:rsidP="002A5DC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E0A313" w14:textId="77777777" w:rsidR="002A5DC3" w:rsidRPr="00CC61E8" w:rsidRDefault="002A5DC3" w:rsidP="002A5DC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0DCD150" w14:textId="77777777" w:rsidR="002A5DC3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 6 ماهگ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                 </w:t>
            </w:r>
          </w:p>
        </w:tc>
      </w:tr>
      <w:tr w:rsidR="00CC61E8" w:rsidRPr="00CC61E8" w14:paraId="0072AE7C" w14:textId="77777777" w:rsidTr="002A5DC3">
        <w:trPr>
          <w:cantSplit/>
        </w:trPr>
        <w:tc>
          <w:tcPr>
            <w:tcW w:w="794" w:type="dxa"/>
          </w:tcPr>
          <w:p w14:paraId="38F080B3" w14:textId="77777777" w:rsidR="002A5DC3" w:rsidRPr="00CC61E8" w:rsidRDefault="002A5DC3" w:rsidP="002A5DC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861A35" w14:textId="77777777" w:rsidR="002A5DC3" w:rsidRPr="00CC61E8" w:rsidRDefault="002A5DC3" w:rsidP="002A5DC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A85286" w14:textId="77777777" w:rsidR="002A5DC3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تا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کسالگ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A83656" w:rsidRPr="00CC61E8" w14:paraId="103FCE7F" w14:textId="77777777" w:rsidTr="002A5DC3">
        <w:trPr>
          <w:cantSplit/>
        </w:trPr>
        <w:tc>
          <w:tcPr>
            <w:tcW w:w="794" w:type="dxa"/>
          </w:tcPr>
          <w:p w14:paraId="4A9C6951" w14:textId="77777777" w:rsidR="00A83656" w:rsidRPr="00CC61E8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8130F3" w14:textId="77777777" w:rsidR="00A83656" w:rsidRPr="00CC61E8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AE1871F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09089F06" w14:textId="77777777" w:rsidTr="002A5DC3">
        <w:trPr>
          <w:cantSplit/>
        </w:trPr>
        <w:tc>
          <w:tcPr>
            <w:tcW w:w="794" w:type="dxa"/>
          </w:tcPr>
          <w:p w14:paraId="390997D0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11E19A" w14:textId="36027F4B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021A86DE" w14:textId="77777777" w:rsidTr="00E612FC">
        <w:trPr>
          <w:cantSplit/>
        </w:trPr>
        <w:tc>
          <w:tcPr>
            <w:tcW w:w="794" w:type="dxa"/>
            <w:vAlign w:val="center"/>
          </w:tcPr>
          <w:p w14:paraId="2AC966FF" w14:textId="77777777" w:rsidR="00DA6CEC" w:rsidRPr="00CC61E8" w:rsidRDefault="00E612FC" w:rsidP="00E612FC">
            <w:pPr>
              <w:pStyle w:val="a"/>
              <w:keepNext/>
              <w:keepLines/>
              <w:ind w:left="32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0B8118DC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2A369B0" w14:textId="77777777" w:rsidR="00DA6CEC" w:rsidRPr="00CC61E8" w:rsidRDefault="002A5DC3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زمان طلا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انجام مداخله به هنگام نواقص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............. است:</w:t>
            </w:r>
          </w:p>
        </w:tc>
      </w:tr>
      <w:tr w:rsidR="00CC61E8" w:rsidRPr="00CC61E8" w14:paraId="3C8AEF48" w14:textId="77777777" w:rsidTr="002A5DC3">
        <w:trPr>
          <w:cantSplit/>
        </w:trPr>
        <w:tc>
          <w:tcPr>
            <w:tcW w:w="794" w:type="dxa"/>
          </w:tcPr>
          <w:p w14:paraId="4EB4A4ED" w14:textId="77777777" w:rsidR="002A5DC3" w:rsidRPr="00CC61E8" w:rsidRDefault="002A5DC3" w:rsidP="002A5DC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27ED5F" w14:textId="77777777" w:rsidR="002A5DC3" w:rsidRPr="00CC61E8" w:rsidRDefault="002A5DC3" w:rsidP="002A5DC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CA14C1" w14:textId="77777777" w:rsidR="002A5DC3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تا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ماهگ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        </w:t>
            </w:r>
          </w:p>
        </w:tc>
      </w:tr>
      <w:tr w:rsidR="00CC61E8" w:rsidRPr="00CC61E8" w14:paraId="543149C9" w14:textId="77777777" w:rsidTr="002A5DC3">
        <w:trPr>
          <w:cantSplit/>
        </w:trPr>
        <w:tc>
          <w:tcPr>
            <w:tcW w:w="794" w:type="dxa"/>
          </w:tcPr>
          <w:p w14:paraId="390A6C5B" w14:textId="77777777" w:rsidR="002A5DC3" w:rsidRPr="00CC61E8" w:rsidRDefault="002A5DC3" w:rsidP="002A5DC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EBB8AC" w14:textId="77777777" w:rsidR="002A5DC3" w:rsidRPr="00CC61E8" w:rsidRDefault="002A5DC3" w:rsidP="002A5DC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118819D" w14:textId="77777777" w:rsidR="002A5DC3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 سه ماهگ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                       </w:t>
            </w:r>
          </w:p>
        </w:tc>
      </w:tr>
      <w:tr w:rsidR="00CC61E8" w:rsidRPr="00CC61E8" w14:paraId="7CEB6DA6" w14:textId="77777777" w:rsidTr="002A5DC3">
        <w:trPr>
          <w:cantSplit/>
        </w:trPr>
        <w:tc>
          <w:tcPr>
            <w:tcW w:w="794" w:type="dxa"/>
          </w:tcPr>
          <w:p w14:paraId="01E897A3" w14:textId="77777777" w:rsidR="002A5DC3" w:rsidRPr="00CC61E8" w:rsidRDefault="002A5DC3" w:rsidP="002A5DC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0E061B" w14:textId="77777777" w:rsidR="002A5DC3" w:rsidRPr="00CC61E8" w:rsidRDefault="002A5DC3" w:rsidP="002A5DC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C0D14FF" w14:textId="77777777" w:rsidR="002A5DC3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 6 ماهگ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                 </w:t>
            </w:r>
          </w:p>
        </w:tc>
      </w:tr>
      <w:tr w:rsidR="00CC61E8" w:rsidRPr="00CC61E8" w14:paraId="175BBBF0" w14:textId="77777777" w:rsidTr="002A5DC3">
        <w:trPr>
          <w:cantSplit/>
        </w:trPr>
        <w:tc>
          <w:tcPr>
            <w:tcW w:w="794" w:type="dxa"/>
          </w:tcPr>
          <w:p w14:paraId="6EDA7289" w14:textId="77777777" w:rsidR="002A5DC3" w:rsidRPr="00CC61E8" w:rsidRDefault="002A5DC3" w:rsidP="002A5DC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68EE13" w14:textId="77777777" w:rsidR="002A5DC3" w:rsidRPr="00CC61E8" w:rsidRDefault="002A5DC3" w:rsidP="002A5DC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8235EE" w14:textId="77777777" w:rsidR="002A5DC3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تا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کسالگ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A83656" w:rsidRPr="00CC61E8" w14:paraId="1B5014C3" w14:textId="77777777" w:rsidTr="002A5DC3">
        <w:trPr>
          <w:cantSplit/>
        </w:trPr>
        <w:tc>
          <w:tcPr>
            <w:tcW w:w="794" w:type="dxa"/>
          </w:tcPr>
          <w:p w14:paraId="35459CD0" w14:textId="77777777" w:rsidR="00A83656" w:rsidRPr="00CC61E8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9D9AFF" w14:textId="77777777" w:rsidR="00A83656" w:rsidRPr="00CC61E8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39346F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6B32B055" w14:textId="77777777" w:rsidTr="00D87F2E">
        <w:trPr>
          <w:cantSplit/>
        </w:trPr>
        <w:tc>
          <w:tcPr>
            <w:tcW w:w="794" w:type="dxa"/>
          </w:tcPr>
          <w:p w14:paraId="2F9D7DFC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F70975" w14:textId="18DA38AA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54F51D9A" w14:textId="77777777" w:rsidTr="00D87F2E">
        <w:trPr>
          <w:cantSplit/>
        </w:trPr>
        <w:tc>
          <w:tcPr>
            <w:tcW w:w="794" w:type="dxa"/>
          </w:tcPr>
          <w:p w14:paraId="12A39D20" w14:textId="77777777" w:rsidR="00DA6CEC" w:rsidRPr="00CC61E8" w:rsidRDefault="00E612FC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9CF8C00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3A9865" w14:textId="77777777" w:rsidR="00DA6CEC" w:rsidRPr="00CC61E8" w:rsidRDefault="002A5DC3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موارد ز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نادرست است:</w:t>
            </w:r>
          </w:p>
        </w:tc>
      </w:tr>
      <w:tr w:rsidR="00CC61E8" w:rsidRPr="00CC61E8" w14:paraId="4D657AD1" w14:textId="77777777" w:rsidTr="00D87F2E">
        <w:trPr>
          <w:cantSplit/>
        </w:trPr>
        <w:tc>
          <w:tcPr>
            <w:tcW w:w="794" w:type="dxa"/>
          </w:tcPr>
          <w:p w14:paraId="5A7D7EA7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70A11D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E1A436" w14:textId="77777777" w:rsidR="00DA6CEC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نقص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کودکان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اصل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ناتوان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معلول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کودکان است.</w:t>
            </w:r>
          </w:p>
        </w:tc>
      </w:tr>
      <w:tr w:rsidR="00CC61E8" w:rsidRPr="00CC61E8" w14:paraId="5CD0DFD2" w14:textId="77777777" w:rsidTr="00D87F2E">
        <w:trPr>
          <w:cantSplit/>
        </w:trPr>
        <w:tc>
          <w:tcPr>
            <w:tcW w:w="794" w:type="dxa"/>
          </w:tcPr>
          <w:p w14:paraId="49257D8A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4DFA43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086C217" w14:textId="77777777" w:rsidR="00DA6CEC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حداکثر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درصد کودکان مبتلا به نقص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آ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نقص تکامل س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ستم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عصب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خواهند شد.</w:t>
            </w:r>
          </w:p>
        </w:tc>
      </w:tr>
      <w:tr w:rsidR="00CC61E8" w:rsidRPr="00CC61E8" w14:paraId="3CC98B4C" w14:textId="77777777" w:rsidTr="00D87F2E">
        <w:trPr>
          <w:cantSplit/>
        </w:trPr>
        <w:tc>
          <w:tcPr>
            <w:tcW w:w="794" w:type="dxa"/>
          </w:tcPr>
          <w:p w14:paraId="5427519B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728ABE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C414FEC" w14:textId="77777777" w:rsidR="002A5DC3" w:rsidRPr="00CC61E8" w:rsidRDefault="002A5DC3" w:rsidP="00BE6B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تمام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در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مثبت هستند با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</w:t>
            </w:r>
            <w:r w:rsidR="00BE6BA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ج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ام تست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تشخ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ص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دق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ق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ارجاع </w:t>
            </w:r>
          </w:p>
          <w:p w14:paraId="50A3F3B7" w14:textId="77777777" w:rsidR="00DA6CEC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شوند .</w:t>
            </w:r>
          </w:p>
        </w:tc>
      </w:tr>
      <w:tr w:rsidR="00CC61E8" w:rsidRPr="00CC61E8" w14:paraId="2905F5AF" w14:textId="77777777" w:rsidTr="00D87F2E">
        <w:trPr>
          <w:cantSplit/>
        </w:trPr>
        <w:tc>
          <w:tcPr>
            <w:tcW w:w="794" w:type="dxa"/>
          </w:tcPr>
          <w:p w14:paraId="1AF1B7F5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2AE135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0E98B9" w14:textId="77777777" w:rsidR="00DA6CEC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برنامه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موثرتر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راه برا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زود هنگام نقا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ص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است.</w:t>
            </w:r>
          </w:p>
        </w:tc>
      </w:tr>
      <w:tr w:rsidR="00A83656" w:rsidRPr="00CC61E8" w14:paraId="696DD635" w14:textId="77777777" w:rsidTr="00A12D2B">
        <w:trPr>
          <w:cantSplit/>
        </w:trPr>
        <w:tc>
          <w:tcPr>
            <w:tcW w:w="794" w:type="dxa"/>
          </w:tcPr>
          <w:p w14:paraId="64AEF371" w14:textId="77777777" w:rsidR="00A83656" w:rsidRPr="00CC61E8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BE3116" w14:textId="77777777" w:rsidR="00A83656" w:rsidRPr="00CC61E8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5BF9874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48E9E2A3" w14:textId="77777777" w:rsidTr="00D87F2E">
        <w:trPr>
          <w:cantSplit/>
        </w:trPr>
        <w:tc>
          <w:tcPr>
            <w:tcW w:w="794" w:type="dxa"/>
          </w:tcPr>
          <w:p w14:paraId="124874E2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B8B44F" w14:textId="06BC9220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459796E2" w14:textId="77777777" w:rsidTr="00D87F2E">
        <w:trPr>
          <w:cantSplit/>
        </w:trPr>
        <w:tc>
          <w:tcPr>
            <w:tcW w:w="794" w:type="dxa"/>
          </w:tcPr>
          <w:p w14:paraId="4FA859F0" w14:textId="77777777" w:rsidR="00DA6CEC" w:rsidRPr="00CC61E8" w:rsidRDefault="00E612FC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088F1F83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5B89777" w14:textId="77777777" w:rsidR="00DA6CEC" w:rsidRPr="00CC61E8" w:rsidRDefault="002A5DC3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اهم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برنامه مل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:</w:t>
            </w:r>
          </w:p>
        </w:tc>
      </w:tr>
      <w:tr w:rsidR="00CC61E8" w:rsidRPr="00CC61E8" w14:paraId="58E1C1E5" w14:textId="77777777" w:rsidTr="00D87F2E">
        <w:trPr>
          <w:cantSplit/>
        </w:trPr>
        <w:tc>
          <w:tcPr>
            <w:tcW w:w="794" w:type="dxa"/>
          </w:tcPr>
          <w:p w14:paraId="6384303F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3BBA0D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B5D6468" w14:textId="77777777" w:rsidR="00DA6CEC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ش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وع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بالا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کم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 و کودکان</w:t>
            </w:r>
          </w:p>
        </w:tc>
      </w:tr>
      <w:tr w:rsidR="00CC61E8" w:rsidRPr="00CC61E8" w14:paraId="1946A319" w14:textId="77777777" w:rsidTr="00D87F2E">
        <w:trPr>
          <w:cantSplit/>
        </w:trPr>
        <w:tc>
          <w:tcPr>
            <w:tcW w:w="794" w:type="dxa"/>
          </w:tcPr>
          <w:p w14:paraId="67D85F68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D1043A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79C110A" w14:textId="77777777" w:rsidR="00DA6CEC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امکان تشخ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ص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هنگام 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</w:p>
        </w:tc>
      </w:tr>
      <w:tr w:rsidR="00CC61E8" w:rsidRPr="00CC61E8" w14:paraId="6AA42596" w14:textId="77777777" w:rsidTr="00D87F2E">
        <w:trPr>
          <w:cantSplit/>
        </w:trPr>
        <w:tc>
          <w:tcPr>
            <w:tcW w:w="794" w:type="dxa"/>
          </w:tcPr>
          <w:p w14:paraId="45EBB03A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D4791C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37116B" w14:textId="77777777" w:rsidR="00DA6CEC" w:rsidRPr="00CC61E8" w:rsidRDefault="002A5DC3" w:rsidP="002A5DC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امکان انجام مداخله موثر و درمان 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  <w:tr w:rsidR="00CC61E8" w:rsidRPr="00CC61E8" w14:paraId="23CD0408" w14:textId="77777777" w:rsidTr="00D87F2E">
        <w:trPr>
          <w:cantSplit/>
        </w:trPr>
        <w:tc>
          <w:tcPr>
            <w:tcW w:w="794" w:type="dxa"/>
          </w:tcPr>
          <w:p w14:paraId="3642E507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5908D9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B5355D" w14:textId="77777777" w:rsidR="00DA6CEC" w:rsidRPr="00CC61E8" w:rsidRDefault="002A5DC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همه موارد</w:t>
            </w:r>
          </w:p>
        </w:tc>
      </w:tr>
      <w:tr w:rsidR="00A83656" w:rsidRPr="00CC61E8" w14:paraId="591FDEE1" w14:textId="77777777" w:rsidTr="00A12D2B">
        <w:trPr>
          <w:cantSplit/>
        </w:trPr>
        <w:tc>
          <w:tcPr>
            <w:tcW w:w="794" w:type="dxa"/>
          </w:tcPr>
          <w:p w14:paraId="0B20792E" w14:textId="77777777" w:rsidR="00A83656" w:rsidRPr="00CC61E8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7D59E1E" w14:textId="77777777" w:rsidR="00A83656" w:rsidRPr="00CC61E8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6B652DA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CC61E8" w:rsidRPr="00CC61E8" w14:paraId="32A5FB4D" w14:textId="77777777" w:rsidTr="00D87F2E">
        <w:trPr>
          <w:cantSplit/>
        </w:trPr>
        <w:tc>
          <w:tcPr>
            <w:tcW w:w="830" w:type="dxa"/>
          </w:tcPr>
          <w:p w14:paraId="0B954B5E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790446" w14:textId="0B3E8A3A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4A53488E" w14:textId="77777777" w:rsidTr="00D87F2E">
        <w:trPr>
          <w:cantSplit/>
        </w:trPr>
        <w:tc>
          <w:tcPr>
            <w:tcW w:w="830" w:type="dxa"/>
          </w:tcPr>
          <w:p w14:paraId="24A674D8" w14:textId="77777777" w:rsidR="00DA6CEC" w:rsidRPr="00CC61E8" w:rsidRDefault="00E612F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20DD3AF8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2BEDEB" w14:textId="77777777" w:rsidR="00DA6CEC" w:rsidRPr="00CC61E8" w:rsidRDefault="003F6B62" w:rsidP="003F6B62">
            <w:pPr>
              <w:rPr>
                <w:rStyle w:val="StyleComplexNazanin"/>
                <w:rFonts w:ascii="Times New Roman" w:hAnsi="Times New Roman" w:cs="B Nazanin"/>
                <w:b/>
                <w:bCs/>
                <w:rtl/>
                <w:lang w:bidi="fa-IR"/>
              </w:rPr>
            </w:pPr>
            <w:r w:rsidRPr="00CC61E8">
              <w:rPr>
                <w:rFonts w:cs="B Nazanin" w:hint="cs"/>
                <w:b/>
                <w:bCs/>
                <w:rtl/>
              </w:rPr>
              <w:t>کدامیک از عوامل خطر ابتلا به نقص شنوایی نیست:</w:t>
            </w:r>
          </w:p>
        </w:tc>
      </w:tr>
      <w:tr w:rsidR="00CC61E8" w:rsidRPr="00CC61E8" w14:paraId="326FF6F8" w14:textId="77777777" w:rsidTr="00D87F2E">
        <w:trPr>
          <w:cantSplit/>
        </w:trPr>
        <w:tc>
          <w:tcPr>
            <w:tcW w:w="830" w:type="dxa"/>
          </w:tcPr>
          <w:p w14:paraId="781356E9" w14:textId="77777777" w:rsidR="00DA6CEC" w:rsidRPr="00CC61E8" w:rsidRDefault="00DA6CEC" w:rsidP="00D87F2E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FA14FE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0420ED" w14:textId="77777777" w:rsidR="00DA6CEC" w:rsidRPr="00CC61E8" w:rsidRDefault="005152BB" w:rsidP="005152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نوزاد متولد شده از ازدواج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فام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</w:t>
            </w:r>
          </w:p>
        </w:tc>
      </w:tr>
      <w:tr w:rsidR="00CC61E8" w:rsidRPr="00CC61E8" w14:paraId="2A7FF252" w14:textId="77777777" w:rsidTr="00D87F2E">
        <w:trPr>
          <w:cantSplit/>
        </w:trPr>
        <w:tc>
          <w:tcPr>
            <w:tcW w:w="830" w:type="dxa"/>
          </w:tcPr>
          <w:p w14:paraId="0C625DE4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B8A67B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D78E6F" w14:textId="77777777" w:rsidR="00DA6CEC" w:rsidRPr="00CC61E8" w:rsidRDefault="005152BB" w:rsidP="005152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ابتلا مادر به 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عفون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دوران باردار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</w:t>
            </w:r>
          </w:p>
        </w:tc>
      </w:tr>
      <w:tr w:rsidR="00CC61E8" w:rsidRPr="00CC61E8" w14:paraId="236C7D2A" w14:textId="77777777" w:rsidTr="00D87F2E">
        <w:trPr>
          <w:cantSplit/>
        </w:trPr>
        <w:tc>
          <w:tcPr>
            <w:tcW w:w="830" w:type="dxa"/>
          </w:tcPr>
          <w:p w14:paraId="097FFDE6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3C0652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CB403F" w14:textId="77777777" w:rsidR="00DA6CEC" w:rsidRPr="00CC61E8" w:rsidRDefault="005152BB" w:rsidP="005152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تولد نوزاد دوقلو    </w:t>
            </w:r>
          </w:p>
        </w:tc>
      </w:tr>
      <w:tr w:rsidR="00CC61E8" w:rsidRPr="00CC61E8" w14:paraId="2C4A20D6" w14:textId="77777777" w:rsidTr="00D87F2E">
        <w:trPr>
          <w:cantSplit/>
        </w:trPr>
        <w:tc>
          <w:tcPr>
            <w:tcW w:w="830" w:type="dxa"/>
          </w:tcPr>
          <w:p w14:paraId="140A8AA7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75ECB3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068C89" w14:textId="77777777" w:rsidR="00DA6CEC" w:rsidRPr="00CC61E8" w:rsidRDefault="005152B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سابقه مصرف دارو در دوران باردار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توسط مادر</w:t>
            </w:r>
          </w:p>
        </w:tc>
      </w:tr>
      <w:tr w:rsidR="00CC61E8" w:rsidRPr="00CC61E8" w14:paraId="58DE01C9" w14:textId="77777777" w:rsidTr="00A12D2B">
        <w:trPr>
          <w:cantSplit/>
        </w:trPr>
        <w:tc>
          <w:tcPr>
            <w:tcW w:w="830" w:type="dxa"/>
          </w:tcPr>
          <w:p w14:paraId="32DA8D02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604259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F7515D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5F9325A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309A712B" w14:textId="77777777" w:rsidTr="00562BFE">
        <w:trPr>
          <w:cantSplit/>
        </w:trPr>
        <w:tc>
          <w:tcPr>
            <w:tcW w:w="794" w:type="dxa"/>
          </w:tcPr>
          <w:p w14:paraId="040D912C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86FCBC" w14:textId="79499A2D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38BF87EA" w14:textId="77777777" w:rsidTr="00562BFE">
        <w:trPr>
          <w:cantSplit/>
        </w:trPr>
        <w:tc>
          <w:tcPr>
            <w:tcW w:w="794" w:type="dxa"/>
          </w:tcPr>
          <w:p w14:paraId="2FF4534B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4B2C2176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70C9510" w14:textId="77777777" w:rsidR="00DA6CEC" w:rsidRPr="00CC61E8" w:rsidRDefault="005152BB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دلا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اصل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رشد رو به تزا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کم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جهان ط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سالها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اخ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است:</w:t>
            </w:r>
          </w:p>
        </w:tc>
      </w:tr>
      <w:tr w:rsidR="00CC61E8" w:rsidRPr="00CC61E8" w14:paraId="195A8D99" w14:textId="77777777" w:rsidTr="00562BFE">
        <w:trPr>
          <w:cantSplit/>
        </w:trPr>
        <w:tc>
          <w:tcPr>
            <w:tcW w:w="794" w:type="dxa"/>
          </w:tcPr>
          <w:p w14:paraId="26CDF4A6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2F5993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18C2B01" w14:textId="77777777" w:rsidR="00DA6CEC" w:rsidRPr="00CC61E8" w:rsidRDefault="005152BB" w:rsidP="005152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استفاده از تلفن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همراه و دستگاهها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صوت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شخص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  <w:tr w:rsidR="00CC61E8" w:rsidRPr="00CC61E8" w14:paraId="14388071" w14:textId="77777777" w:rsidTr="00562BFE">
        <w:trPr>
          <w:cantSplit/>
        </w:trPr>
        <w:tc>
          <w:tcPr>
            <w:tcW w:w="794" w:type="dxa"/>
          </w:tcPr>
          <w:p w14:paraId="41F6DDF4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ADBC66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2157F7" w14:textId="77777777" w:rsidR="00DA6CEC" w:rsidRPr="00CC61E8" w:rsidRDefault="005152BB" w:rsidP="005152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قرار گرفتن افراد در معرض اصوات بلند </w:t>
            </w:r>
          </w:p>
        </w:tc>
      </w:tr>
      <w:tr w:rsidR="00CC61E8" w:rsidRPr="00CC61E8" w14:paraId="1E29D1B7" w14:textId="77777777" w:rsidTr="00562BFE">
        <w:trPr>
          <w:cantSplit/>
        </w:trPr>
        <w:tc>
          <w:tcPr>
            <w:tcW w:w="794" w:type="dxa"/>
          </w:tcPr>
          <w:p w14:paraId="56A41D21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FE7006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1C8BBD" w14:textId="77777777" w:rsidR="00DA6CEC" w:rsidRPr="00CC61E8" w:rsidRDefault="005152BB" w:rsidP="005152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سالمند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جمع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</w:p>
        </w:tc>
      </w:tr>
      <w:tr w:rsidR="00CC61E8" w:rsidRPr="00CC61E8" w14:paraId="6C1330A9" w14:textId="77777777" w:rsidTr="00562BFE">
        <w:trPr>
          <w:cantSplit/>
        </w:trPr>
        <w:tc>
          <w:tcPr>
            <w:tcW w:w="794" w:type="dxa"/>
          </w:tcPr>
          <w:p w14:paraId="455F1D4A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F3887B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C7C667" w14:textId="77777777" w:rsidR="00DA6CEC" w:rsidRPr="00CC61E8" w:rsidRDefault="005152B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همه موارد</w:t>
            </w:r>
          </w:p>
        </w:tc>
      </w:tr>
      <w:tr w:rsidR="00A83656" w:rsidRPr="00CC61E8" w14:paraId="76E90DC9" w14:textId="77777777" w:rsidTr="00562BFE">
        <w:trPr>
          <w:cantSplit/>
        </w:trPr>
        <w:tc>
          <w:tcPr>
            <w:tcW w:w="794" w:type="dxa"/>
          </w:tcPr>
          <w:p w14:paraId="373EBC08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C04376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5C2C50A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10D932D9" w14:textId="77777777" w:rsidTr="00D87F2E">
        <w:trPr>
          <w:cantSplit/>
        </w:trPr>
        <w:tc>
          <w:tcPr>
            <w:tcW w:w="794" w:type="dxa"/>
          </w:tcPr>
          <w:p w14:paraId="7C0DF58F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92627D" w14:textId="17AC98A7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09D1E389" w14:textId="77777777" w:rsidTr="00D87F2E">
        <w:trPr>
          <w:cantSplit/>
        </w:trPr>
        <w:tc>
          <w:tcPr>
            <w:tcW w:w="794" w:type="dxa"/>
          </w:tcPr>
          <w:p w14:paraId="778075B6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1630C0E1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76431A8" w14:textId="77777777" w:rsidR="00DA6CEC" w:rsidRPr="00CC61E8" w:rsidRDefault="005152BB" w:rsidP="005152BB">
            <w:pPr>
              <w:rPr>
                <w:rStyle w:val="StyleComplexNazanin"/>
                <w:rFonts w:ascii="Times New Roman" w:hAnsi="Times New Roman" w:cs="B Nazanin"/>
                <w:b/>
                <w:bCs/>
                <w:rtl/>
                <w:lang w:bidi="fa-IR"/>
              </w:rPr>
            </w:pPr>
            <w:r w:rsidRPr="00CC61E8">
              <w:rPr>
                <w:rFonts w:cs="B Nazanin" w:hint="cs"/>
                <w:b/>
                <w:bCs/>
                <w:rtl/>
              </w:rPr>
              <w:t>در ارزیابی شنوایی نوزادان 3- 5 روزه منظور از نوزاد دارای عامل خطر چیست:</w:t>
            </w:r>
          </w:p>
        </w:tc>
      </w:tr>
      <w:tr w:rsidR="00CC61E8" w:rsidRPr="00CC61E8" w14:paraId="4D90D4F3" w14:textId="77777777" w:rsidTr="00D87F2E">
        <w:trPr>
          <w:cantSplit/>
        </w:trPr>
        <w:tc>
          <w:tcPr>
            <w:tcW w:w="794" w:type="dxa"/>
          </w:tcPr>
          <w:p w14:paraId="5412A8A7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DCFD1C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E71156" w14:textId="77777777" w:rsidR="00DA6CEC" w:rsidRPr="00CC61E8" w:rsidRDefault="00271DD0" w:rsidP="005152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</w:t>
            </w:r>
            <w:r w:rsidR="005152BB"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وزادان</w:t>
            </w:r>
            <w:r w:rsidR="005152BB"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5152BB"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سابقه از دست دادن هوش</w:t>
            </w:r>
            <w:r w:rsidR="005152BB"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5152BB"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ار</w:t>
            </w:r>
            <w:r w:rsidR="005152BB"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5152BB"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ناش</w:t>
            </w:r>
            <w:r w:rsidR="005152BB"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5152BB"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ضربه به سر داشته اند </w:t>
            </w:r>
          </w:p>
        </w:tc>
      </w:tr>
      <w:tr w:rsidR="00CC61E8" w:rsidRPr="00CC61E8" w14:paraId="39C49EC9" w14:textId="77777777" w:rsidTr="00D87F2E">
        <w:trPr>
          <w:cantSplit/>
        </w:trPr>
        <w:tc>
          <w:tcPr>
            <w:tcW w:w="794" w:type="dxa"/>
          </w:tcPr>
          <w:p w14:paraId="48465DC5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883332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20DCD4" w14:textId="77777777" w:rsidR="00DA6CEC" w:rsidRPr="00CC61E8" w:rsidRDefault="005152BB" w:rsidP="005152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نوزادان متولد شده از مادران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در دوران کودک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سرخجه شده اند</w:t>
            </w:r>
          </w:p>
        </w:tc>
      </w:tr>
      <w:tr w:rsidR="00CC61E8" w:rsidRPr="00CC61E8" w14:paraId="11A790A6" w14:textId="77777777" w:rsidTr="00D87F2E">
        <w:trPr>
          <w:cantSplit/>
        </w:trPr>
        <w:tc>
          <w:tcPr>
            <w:tcW w:w="794" w:type="dxa"/>
          </w:tcPr>
          <w:p w14:paraId="470C62D4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3848BD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4B5FD1" w14:textId="77777777" w:rsidR="00DA6CEC" w:rsidRPr="00CC61E8" w:rsidRDefault="005152BB" w:rsidP="005152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وجود سابقه کم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دا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، عمو ، عمه و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خاله </w:t>
            </w:r>
          </w:p>
        </w:tc>
      </w:tr>
      <w:tr w:rsidR="00CC61E8" w:rsidRPr="00CC61E8" w14:paraId="3378A661" w14:textId="77777777" w:rsidTr="00D87F2E">
        <w:trPr>
          <w:cantSplit/>
        </w:trPr>
        <w:tc>
          <w:tcPr>
            <w:tcW w:w="794" w:type="dxa"/>
          </w:tcPr>
          <w:p w14:paraId="6464DADD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2D30B9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B2D3EB" w14:textId="77777777" w:rsidR="00DA6CEC" w:rsidRPr="00CC61E8" w:rsidRDefault="005152B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همه موارد</w:t>
            </w:r>
          </w:p>
        </w:tc>
      </w:tr>
      <w:tr w:rsidR="00A83656" w:rsidRPr="00CC61E8" w14:paraId="73027465" w14:textId="77777777" w:rsidTr="00A12D2B">
        <w:trPr>
          <w:cantSplit/>
        </w:trPr>
        <w:tc>
          <w:tcPr>
            <w:tcW w:w="794" w:type="dxa"/>
          </w:tcPr>
          <w:p w14:paraId="3693A012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709B4B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03832F7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3A639A07" w14:textId="77777777" w:rsidTr="00D87F2E">
        <w:trPr>
          <w:cantSplit/>
        </w:trPr>
        <w:tc>
          <w:tcPr>
            <w:tcW w:w="794" w:type="dxa"/>
          </w:tcPr>
          <w:p w14:paraId="4707F357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0F20A2" w14:textId="5368EC26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18B9BBCD" w14:textId="77777777" w:rsidTr="00D87F2E">
        <w:trPr>
          <w:cantSplit/>
        </w:trPr>
        <w:tc>
          <w:tcPr>
            <w:tcW w:w="794" w:type="dxa"/>
          </w:tcPr>
          <w:p w14:paraId="1A18DAB5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468B1544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0BB9E6E" w14:textId="77777777" w:rsidR="00DA6CEC" w:rsidRPr="00CC61E8" w:rsidRDefault="005152BB" w:rsidP="005152BB">
            <w:pPr>
              <w:rPr>
                <w:rStyle w:val="StyleComplexNazanin"/>
                <w:rFonts w:ascii="Times New Roman" w:hAnsi="Times New Roman" w:cs="B Nazanin"/>
                <w:b/>
                <w:bCs/>
                <w:rtl/>
                <w:lang w:bidi="fa-IR"/>
              </w:rPr>
            </w:pPr>
            <w:r w:rsidRPr="00CC61E8">
              <w:rPr>
                <w:rFonts w:cs="B Nazanin" w:hint="cs"/>
                <w:b/>
                <w:bCs/>
                <w:rtl/>
              </w:rPr>
              <w:t>کدامیک از موارد زیر از عوامل خطر کم شنوایی نوزادان در مراقبت 14-15 روزگی به شمار نمی آید:</w:t>
            </w:r>
          </w:p>
        </w:tc>
      </w:tr>
      <w:tr w:rsidR="00CC61E8" w:rsidRPr="00CC61E8" w14:paraId="22A61C10" w14:textId="77777777" w:rsidTr="00D87F2E">
        <w:trPr>
          <w:cantSplit/>
        </w:trPr>
        <w:tc>
          <w:tcPr>
            <w:tcW w:w="794" w:type="dxa"/>
          </w:tcPr>
          <w:p w14:paraId="28667925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4259D4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27D0E9A" w14:textId="77777777" w:rsidR="00DA6CEC" w:rsidRPr="00CC61E8" w:rsidRDefault="005152BB" w:rsidP="005152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سابقه بستر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بمدت 48 ساعت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شتر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بخش نوزادان </w:t>
            </w:r>
          </w:p>
        </w:tc>
      </w:tr>
      <w:tr w:rsidR="00CC61E8" w:rsidRPr="00CC61E8" w14:paraId="4E93D859" w14:textId="77777777" w:rsidTr="00D87F2E">
        <w:trPr>
          <w:cantSplit/>
        </w:trPr>
        <w:tc>
          <w:tcPr>
            <w:tcW w:w="794" w:type="dxa"/>
          </w:tcPr>
          <w:p w14:paraId="598F5DCA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0DEF43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A0D838" w14:textId="77777777" w:rsidR="00DA6CEC" w:rsidRPr="00CC61E8" w:rsidRDefault="005152BB" w:rsidP="005152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وجود ناهنجار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سر ، صورت و گوش</w:t>
            </w:r>
          </w:p>
        </w:tc>
      </w:tr>
      <w:tr w:rsidR="00CC61E8" w:rsidRPr="00CC61E8" w14:paraId="4C64E489" w14:textId="77777777" w:rsidTr="00D87F2E">
        <w:trPr>
          <w:cantSplit/>
        </w:trPr>
        <w:tc>
          <w:tcPr>
            <w:tcW w:w="794" w:type="dxa"/>
          </w:tcPr>
          <w:p w14:paraId="18DFBFDA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CFC8CA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056C8DE" w14:textId="77777777" w:rsidR="00DA6CEC" w:rsidRPr="00CC61E8" w:rsidRDefault="005152BB" w:rsidP="005152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سابقه ضربه به سر بخصوص موارد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با از دست دادن هوش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 </w:t>
            </w:r>
          </w:p>
        </w:tc>
      </w:tr>
      <w:tr w:rsidR="00CC61E8" w:rsidRPr="00CC61E8" w14:paraId="328800CB" w14:textId="77777777" w:rsidTr="00D87F2E">
        <w:trPr>
          <w:cantSplit/>
        </w:trPr>
        <w:tc>
          <w:tcPr>
            <w:tcW w:w="794" w:type="dxa"/>
          </w:tcPr>
          <w:p w14:paraId="55A02739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0D8C2C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C7655A" w14:textId="77777777" w:rsidR="00DA6CEC" w:rsidRPr="00CC61E8" w:rsidRDefault="005152B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سابقه استفاده داروها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مانند استرپتوما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، آم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کاس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</w:t>
            </w:r>
          </w:p>
        </w:tc>
      </w:tr>
      <w:tr w:rsidR="00A83656" w:rsidRPr="00CC61E8" w14:paraId="11CF3708" w14:textId="77777777" w:rsidTr="00A12D2B">
        <w:trPr>
          <w:cantSplit/>
        </w:trPr>
        <w:tc>
          <w:tcPr>
            <w:tcW w:w="794" w:type="dxa"/>
          </w:tcPr>
          <w:p w14:paraId="26933015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7A86247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57EDD7C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5201E80B" w14:textId="77777777" w:rsidTr="00D87F2E">
        <w:trPr>
          <w:cantSplit/>
        </w:trPr>
        <w:tc>
          <w:tcPr>
            <w:tcW w:w="794" w:type="dxa"/>
          </w:tcPr>
          <w:p w14:paraId="7F03C4FF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A95A81" w14:textId="7B385175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2F579FF7" w14:textId="77777777" w:rsidTr="00D87F2E">
        <w:trPr>
          <w:cantSplit/>
        </w:trPr>
        <w:tc>
          <w:tcPr>
            <w:tcW w:w="794" w:type="dxa"/>
          </w:tcPr>
          <w:p w14:paraId="2E2FDE64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7D73677C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F55F2FC" w14:textId="77777777" w:rsidR="00DA6CEC" w:rsidRPr="00CC61E8" w:rsidRDefault="00A104BD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بهتر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زمان انجام تست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 ................................. است :</w:t>
            </w:r>
          </w:p>
        </w:tc>
      </w:tr>
      <w:tr w:rsidR="00CC61E8" w:rsidRPr="00CC61E8" w14:paraId="62369C8D" w14:textId="77777777" w:rsidTr="00D87F2E">
        <w:trPr>
          <w:cantSplit/>
        </w:trPr>
        <w:tc>
          <w:tcPr>
            <w:tcW w:w="794" w:type="dxa"/>
          </w:tcPr>
          <w:p w14:paraId="4FA08838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969CBE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907FB0B" w14:textId="77777777" w:rsidR="00DA6CEC" w:rsidRPr="00CC61E8" w:rsidRDefault="00A104BD" w:rsidP="00A104B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 محض تولد نوزاد در زا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شگاه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  <w:tr w:rsidR="00CC61E8" w:rsidRPr="00CC61E8" w14:paraId="53C3DF5F" w14:textId="77777777" w:rsidTr="00D87F2E">
        <w:trPr>
          <w:cantSplit/>
        </w:trPr>
        <w:tc>
          <w:tcPr>
            <w:tcW w:w="794" w:type="dxa"/>
          </w:tcPr>
          <w:p w14:paraId="6420B8F8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64E393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77B644D" w14:textId="77777777" w:rsidR="00DA6CEC" w:rsidRPr="00CC61E8" w:rsidRDefault="00A104BD" w:rsidP="00A104B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زمان ترخ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ص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 از 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</w:t>
            </w:r>
          </w:p>
        </w:tc>
      </w:tr>
      <w:tr w:rsidR="00CC61E8" w:rsidRPr="00CC61E8" w14:paraId="531A928B" w14:textId="77777777" w:rsidTr="00D87F2E">
        <w:trPr>
          <w:cantSplit/>
        </w:trPr>
        <w:tc>
          <w:tcPr>
            <w:tcW w:w="794" w:type="dxa"/>
          </w:tcPr>
          <w:p w14:paraId="1C5D3407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A1B554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CB6279D" w14:textId="77777777" w:rsidR="00DA6CEC" w:rsidRPr="00CC61E8" w:rsidRDefault="00A104BD" w:rsidP="00A104B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 هنگام مراقبت 15-14 روزگ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مرکز خدمات جامع سلامت</w:t>
            </w:r>
          </w:p>
        </w:tc>
      </w:tr>
      <w:tr w:rsidR="00CC61E8" w:rsidRPr="00CC61E8" w14:paraId="61328069" w14:textId="77777777" w:rsidTr="00D87F2E">
        <w:trPr>
          <w:cantSplit/>
        </w:trPr>
        <w:tc>
          <w:tcPr>
            <w:tcW w:w="794" w:type="dxa"/>
          </w:tcPr>
          <w:p w14:paraId="3D74B68A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8B9005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20D906" w14:textId="77777777" w:rsidR="00DA6CEC" w:rsidRPr="00CC61E8" w:rsidRDefault="00A10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ان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ماهگ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A83656" w:rsidRPr="00CC61E8" w14:paraId="44BAE4F0" w14:textId="77777777" w:rsidTr="00A12D2B">
        <w:trPr>
          <w:cantSplit/>
        </w:trPr>
        <w:tc>
          <w:tcPr>
            <w:tcW w:w="794" w:type="dxa"/>
          </w:tcPr>
          <w:p w14:paraId="6975360D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A77EDE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EDA04E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1CBC2FF7" w14:textId="77777777" w:rsidTr="00D87F2E">
        <w:trPr>
          <w:cantSplit/>
        </w:trPr>
        <w:tc>
          <w:tcPr>
            <w:tcW w:w="794" w:type="dxa"/>
          </w:tcPr>
          <w:p w14:paraId="472BB75D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263B41" w14:textId="3A99E5AC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004CA21B" w14:textId="77777777" w:rsidTr="00D87F2E">
        <w:trPr>
          <w:cantSplit/>
        </w:trPr>
        <w:tc>
          <w:tcPr>
            <w:tcW w:w="794" w:type="dxa"/>
          </w:tcPr>
          <w:p w14:paraId="7A88DA3D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6F29493F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DEBF617" w14:textId="77777777" w:rsidR="00DA6CEC" w:rsidRPr="00CC61E8" w:rsidRDefault="00A104BD" w:rsidP="00A104BD">
            <w:pPr>
              <w:rPr>
                <w:rStyle w:val="StyleComplexNazanin"/>
                <w:rFonts w:ascii="Times New Roman" w:hAnsi="Times New Roman" w:cs="B Nazanin"/>
                <w:b/>
                <w:bCs/>
                <w:rtl/>
                <w:lang w:bidi="fa-IR"/>
              </w:rPr>
            </w:pPr>
            <w:r w:rsidRPr="00CC61E8">
              <w:rPr>
                <w:rFonts w:cs="B Nazanin" w:hint="cs"/>
                <w:b/>
                <w:bCs/>
                <w:rtl/>
              </w:rPr>
              <w:t>چه فردی صلاحیت انجام تست غربالگری شنوایی نوزادان را دارد:</w:t>
            </w:r>
          </w:p>
        </w:tc>
      </w:tr>
      <w:tr w:rsidR="00CC61E8" w:rsidRPr="00CC61E8" w14:paraId="7CF1B2E2" w14:textId="77777777" w:rsidTr="00D87F2E">
        <w:trPr>
          <w:cantSplit/>
        </w:trPr>
        <w:tc>
          <w:tcPr>
            <w:tcW w:w="794" w:type="dxa"/>
          </w:tcPr>
          <w:p w14:paraId="16F39FCE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466BF2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A7D70B" w14:textId="77777777" w:rsidR="00DA6CEC" w:rsidRPr="00CC61E8" w:rsidRDefault="00A104BD" w:rsidP="00A104B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مراقب سلامت دارا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مدرک کارشناس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بهداشت عموم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CC61E8" w:rsidRPr="00CC61E8" w14:paraId="6A9448BF" w14:textId="77777777" w:rsidTr="00D87F2E">
        <w:trPr>
          <w:cantSplit/>
        </w:trPr>
        <w:tc>
          <w:tcPr>
            <w:tcW w:w="794" w:type="dxa"/>
          </w:tcPr>
          <w:p w14:paraId="5F688BE6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CBE3E0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0F1E2BD" w14:textId="77777777" w:rsidR="00DA6CEC" w:rsidRPr="00CC61E8" w:rsidRDefault="00A104BD" w:rsidP="00A104B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بهورز دارا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مدرک آموزش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آموزشگاه بهورز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CC61E8" w:rsidRPr="00CC61E8" w14:paraId="22989A46" w14:textId="77777777" w:rsidTr="00D87F2E">
        <w:trPr>
          <w:cantSplit/>
        </w:trPr>
        <w:tc>
          <w:tcPr>
            <w:tcW w:w="794" w:type="dxa"/>
          </w:tcPr>
          <w:p w14:paraId="55B7AA4B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0CD019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98022F" w14:textId="77777777" w:rsidR="00DA6CEC" w:rsidRPr="00CC61E8" w:rsidRDefault="00A104BD" w:rsidP="00A104B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کارشناس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 آموزش 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  <w:tr w:rsidR="00CC61E8" w:rsidRPr="00CC61E8" w14:paraId="62AE371B" w14:textId="77777777" w:rsidTr="00D87F2E">
        <w:trPr>
          <w:cantSplit/>
        </w:trPr>
        <w:tc>
          <w:tcPr>
            <w:tcW w:w="794" w:type="dxa"/>
          </w:tcPr>
          <w:p w14:paraId="536327B3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F6E7AE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22B609" w14:textId="77777777" w:rsidR="00DA6CEC" w:rsidRPr="00CC61E8" w:rsidRDefault="00A10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همه موارد</w:t>
            </w:r>
          </w:p>
        </w:tc>
      </w:tr>
      <w:tr w:rsidR="00A83656" w:rsidRPr="00CC61E8" w14:paraId="2495FACA" w14:textId="77777777" w:rsidTr="00A12D2B">
        <w:trPr>
          <w:cantSplit/>
        </w:trPr>
        <w:tc>
          <w:tcPr>
            <w:tcW w:w="794" w:type="dxa"/>
          </w:tcPr>
          <w:p w14:paraId="5084FDB8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065FCD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C2DD84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6B8EB64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22EBEB30" w14:textId="77777777" w:rsidTr="001117E4">
        <w:trPr>
          <w:cantSplit/>
        </w:trPr>
        <w:tc>
          <w:tcPr>
            <w:tcW w:w="794" w:type="dxa"/>
          </w:tcPr>
          <w:p w14:paraId="0F2B3E63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051464" w14:textId="3D0CCE2D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488D7C71" w14:textId="77777777" w:rsidTr="001117E4">
        <w:trPr>
          <w:cantSplit/>
        </w:trPr>
        <w:tc>
          <w:tcPr>
            <w:tcW w:w="794" w:type="dxa"/>
          </w:tcPr>
          <w:p w14:paraId="4FAA6661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57267E30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AC3E74D" w14:textId="77777777" w:rsidR="00DA6CEC" w:rsidRPr="00CC61E8" w:rsidRDefault="0040337E" w:rsidP="0040337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 عدم وجود 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رو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 واجد شرا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 توسط............................ قابل انجام است.</w:t>
            </w:r>
          </w:p>
        </w:tc>
      </w:tr>
      <w:tr w:rsidR="00CC61E8" w:rsidRPr="00CC61E8" w14:paraId="3D0D6DF8" w14:textId="77777777" w:rsidTr="001117E4">
        <w:trPr>
          <w:cantSplit/>
        </w:trPr>
        <w:tc>
          <w:tcPr>
            <w:tcW w:w="794" w:type="dxa"/>
          </w:tcPr>
          <w:p w14:paraId="76EBE479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A8E599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7D114C" w14:textId="77777777" w:rsidR="00DA6CEC" w:rsidRPr="00CC61E8" w:rsidRDefault="0040337E" w:rsidP="004033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کارشناسان مراقب سلامت شاغل در مراکز خدمات جامع سلامت </w:t>
            </w:r>
          </w:p>
        </w:tc>
      </w:tr>
      <w:tr w:rsidR="00CC61E8" w:rsidRPr="00CC61E8" w14:paraId="658405ED" w14:textId="77777777" w:rsidTr="001117E4">
        <w:trPr>
          <w:cantSplit/>
        </w:trPr>
        <w:tc>
          <w:tcPr>
            <w:tcW w:w="794" w:type="dxa"/>
          </w:tcPr>
          <w:p w14:paraId="4740A95F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AE7908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65E160" w14:textId="77777777" w:rsidR="00DA6CEC" w:rsidRPr="00CC61E8" w:rsidRDefault="0040337E" w:rsidP="004033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بهورزان شاغل در خانه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بهداشت </w:t>
            </w:r>
          </w:p>
        </w:tc>
      </w:tr>
      <w:tr w:rsidR="00CC61E8" w:rsidRPr="00CC61E8" w14:paraId="0D54EF40" w14:textId="77777777" w:rsidTr="001117E4">
        <w:trPr>
          <w:cantSplit/>
        </w:trPr>
        <w:tc>
          <w:tcPr>
            <w:tcW w:w="794" w:type="dxa"/>
          </w:tcPr>
          <w:p w14:paraId="14E43E13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2E24BD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442539" w14:textId="77777777" w:rsidR="00DA6CEC" w:rsidRPr="00CC61E8" w:rsidRDefault="0040337E" w:rsidP="004033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افراد آموزش 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رشته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راپزشک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استعلام از وزارت بهداشت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ab/>
            </w:r>
          </w:p>
        </w:tc>
      </w:tr>
      <w:tr w:rsidR="00CC61E8" w:rsidRPr="00CC61E8" w14:paraId="241B29F8" w14:textId="77777777" w:rsidTr="001117E4">
        <w:trPr>
          <w:cantSplit/>
        </w:trPr>
        <w:tc>
          <w:tcPr>
            <w:tcW w:w="794" w:type="dxa"/>
          </w:tcPr>
          <w:p w14:paraId="0E6B2153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EA3409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9DB10AA" w14:textId="77777777" w:rsidR="00DA6CEC" w:rsidRPr="00CC61E8" w:rsidRDefault="0040337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پرستاران شاغل در مراکز تسه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لات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A83656" w:rsidRPr="00CC61E8" w14:paraId="59F616D3" w14:textId="77777777" w:rsidTr="001117E4">
        <w:trPr>
          <w:cantSplit/>
        </w:trPr>
        <w:tc>
          <w:tcPr>
            <w:tcW w:w="794" w:type="dxa"/>
          </w:tcPr>
          <w:p w14:paraId="4125CB43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F39DB5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D66FF9" w14:textId="77777777" w:rsidR="00DA6CEC" w:rsidRPr="00CC61E8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4D927CB2" w14:textId="77777777" w:rsidR="00847B11" w:rsidRPr="00CC61E8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072E8C77" w14:textId="77777777" w:rsidTr="00EF170C">
        <w:trPr>
          <w:cantSplit/>
        </w:trPr>
        <w:tc>
          <w:tcPr>
            <w:tcW w:w="794" w:type="dxa"/>
          </w:tcPr>
          <w:p w14:paraId="07C69F52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DABA6B" w14:textId="2F4E7442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65218154" w14:textId="77777777" w:rsidTr="00EF170C">
        <w:trPr>
          <w:cantSplit/>
        </w:trPr>
        <w:tc>
          <w:tcPr>
            <w:tcW w:w="794" w:type="dxa"/>
          </w:tcPr>
          <w:p w14:paraId="1FCF72CC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7473AD1C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4C5036F" w14:textId="77777777" w:rsidR="00DA6CEC" w:rsidRPr="00CC61E8" w:rsidRDefault="00EF170C" w:rsidP="004203B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تست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گس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صوت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گوش </w:t>
            </w:r>
            <w:r w:rsidRPr="00CC61E8">
              <w:rPr>
                <w:rStyle w:val="StyleComplexNazanin"/>
                <w:rFonts w:asciiTheme="majorBidi" w:hAnsiTheme="majorBidi" w:cs="B Nazanin"/>
                <w:lang w:bidi="fa-IR"/>
              </w:rPr>
              <w:t>OAE</w:t>
            </w:r>
            <w:r w:rsidR="004203B2">
              <w:rPr>
                <w:rStyle w:val="StyleComplexNazanin"/>
                <w:rFonts w:asciiTheme="majorBidi" w:hAnsiTheme="majorBidi" w:cs="B Nazanin"/>
                <w:lang w:bidi="fa-IR"/>
              </w:rPr>
              <w:t>)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)  به چه صورت قابل انجام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گزارش است؟</w:t>
            </w:r>
          </w:p>
        </w:tc>
      </w:tr>
      <w:tr w:rsidR="00CC61E8" w:rsidRPr="00CC61E8" w14:paraId="73AB202A" w14:textId="77777777" w:rsidTr="00EF170C">
        <w:trPr>
          <w:cantSplit/>
        </w:trPr>
        <w:tc>
          <w:tcPr>
            <w:tcW w:w="794" w:type="dxa"/>
          </w:tcPr>
          <w:p w14:paraId="516B62B5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B6A8E0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795B2A" w14:textId="77777777" w:rsidR="00EF170C" w:rsidRPr="00CC61E8" w:rsidRDefault="00EF170C" w:rsidP="00EF170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تست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فركانس 10000 تا 40000 هرتز با تحريك كليك در سطح شدت 80 - 70 دسي بل قابل انجام است.</w:t>
            </w:r>
          </w:p>
        </w:tc>
      </w:tr>
      <w:tr w:rsidR="00CC61E8" w:rsidRPr="00CC61E8" w14:paraId="75901DF4" w14:textId="77777777" w:rsidTr="00EF170C">
        <w:trPr>
          <w:cantSplit/>
        </w:trPr>
        <w:tc>
          <w:tcPr>
            <w:tcW w:w="794" w:type="dxa"/>
          </w:tcPr>
          <w:p w14:paraId="06FDD729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33E296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887228" w14:textId="77777777" w:rsidR="00EF170C" w:rsidRPr="00CC61E8" w:rsidRDefault="00EF170C" w:rsidP="00EF170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نتيجه تست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رو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صفحه دستگاه بصورت واژه گذر (</w:t>
            </w:r>
            <w:r w:rsidRPr="00CC61E8">
              <w:rPr>
                <w:rStyle w:val="StyleComplexNazanin"/>
                <w:rFonts w:asciiTheme="majorBidi" w:hAnsiTheme="majorBidi" w:cs="B Nazanin"/>
                <w:lang w:bidi="fa-IR"/>
              </w:rPr>
              <w:t>PASS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) و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ارجاع (</w:t>
            </w:r>
            <w:r w:rsidRPr="00CC61E8">
              <w:rPr>
                <w:rStyle w:val="StyleComplexNazanin"/>
                <w:rFonts w:asciiTheme="majorBidi" w:hAnsiTheme="majorBidi" w:cs="B Nazanin"/>
                <w:lang w:bidi="fa-IR"/>
              </w:rPr>
              <w:t>REFER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) مشخص 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شود.</w:t>
            </w:r>
          </w:p>
        </w:tc>
      </w:tr>
      <w:tr w:rsidR="00CC61E8" w:rsidRPr="00CC61E8" w14:paraId="73D5D9EC" w14:textId="77777777" w:rsidTr="00EF170C">
        <w:trPr>
          <w:cantSplit/>
        </w:trPr>
        <w:tc>
          <w:tcPr>
            <w:tcW w:w="794" w:type="dxa"/>
          </w:tcPr>
          <w:p w14:paraId="34DA0709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4CC59A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B457CE9" w14:textId="77777777" w:rsidR="00EF170C" w:rsidRPr="00CC61E8" w:rsidRDefault="00EF170C" w:rsidP="00EF170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 عدم مشاهده پاسخ حت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گوش، جواب تست بصورت گذر ثبت خواهد شد.</w:t>
            </w:r>
          </w:p>
        </w:tc>
      </w:tr>
      <w:tr w:rsidR="00CC61E8" w:rsidRPr="00CC61E8" w14:paraId="6972484B" w14:textId="77777777" w:rsidTr="00EF170C">
        <w:trPr>
          <w:cantSplit/>
        </w:trPr>
        <w:tc>
          <w:tcPr>
            <w:tcW w:w="794" w:type="dxa"/>
          </w:tcPr>
          <w:p w14:paraId="6E16266C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CCE874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FEA7A5" w14:textId="77777777" w:rsidR="00EF170C" w:rsidRPr="00CC61E8" w:rsidRDefault="00EF170C" w:rsidP="00EF170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تست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فركانس 100 تا 40 هرتز با تحريك كليك در سطح شدت 8 - 7 دسي بل قابل انجام است.</w:t>
            </w:r>
          </w:p>
        </w:tc>
      </w:tr>
      <w:tr w:rsidR="00A83656" w:rsidRPr="00CC61E8" w14:paraId="68287F41" w14:textId="77777777" w:rsidTr="00EF170C">
        <w:trPr>
          <w:cantSplit/>
        </w:trPr>
        <w:tc>
          <w:tcPr>
            <w:tcW w:w="794" w:type="dxa"/>
          </w:tcPr>
          <w:p w14:paraId="604C5FE7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080804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A6DFEA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6DC7E4FD" w14:textId="77777777" w:rsidTr="00D87F2E">
        <w:trPr>
          <w:cantSplit/>
        </w:trPr>
        <w:tc>
          <w:tcPr>
            <w:tcW w:w="794" w:type="dxa"/>
          </w:tcPr>
          <w:p w14:paraId="40E90526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677676F" w14:textId="6FCECEA2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46D7F22D" w14:textId="77777777" w:rsidTr="00D87F2E">
        <w:trPr>
          <w:cantSplit/>
        </w:trPr>
        <w:tc>
          <w:tcPr>
            <w:tcW w:w="794" w:type="dxa"/>
          </w:tcPr>
          <w:p w14:paraId="28A8ABAF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69CF1018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7A95969" w14:textId="77777777" w:rsidR="00DA6CEC" w:rsidRPr="00CC61E8" w:rsidRDefault="00EF170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بهتر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زمان پ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 تشخ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ص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داده شده با 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مثبت جهت مداخله درمان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موقع و ارجاع به سطح دوم و سوم کدام است؟</w:t>
            </w:r>
          </w:p>
        </w:tc>
      </w:tr>
      <w:tr w:rsidR="00CC61E8" w:rsidRPr="00CC61E8" w14:paraId="4FF74DDB" w14:textId="77777777" w:rsidTr="00D87F2E">
        <w:trPr>
          <w:cantSplit/>
        </w:trPr>
        <w:tc>
          <w:tcPr>
            <w:tcW w:w="794" w:type="dxa"/>
          </w:tcPr>
          <w:p w14:paraId="65728ACD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43CE3C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4BC5FD" w14:textId="77777777" w:rsidR="00DA6CEC" w:rsidRPr="00CC61E8" w:rsidRDefault="00EF170C" w:rsidP="00EF170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cs="B Nazanin" w:hint="cs"/>
                <w:rtl/>
              </w:rPr>
              <w:t>حداکثر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 xml:space="preserve">یکماهگی        </w:t>
            </w:r>
          </w:p>
        </w:tc>
      </w:tr>
      <w:tr w:rsidR="00CC61E8" w:rsidRPr="00CC61E8" w14:paraId="028C5981" w14:textId="77777777" w:rsidTr="00D87F2E">
        <w:trPr>
          <w:cantSplit/>
        </w:trPr>
        <w:tc>
          <w:tcPr>
            <w:tcW w:w="794" w:type="dxa"/>
          </w:tcPr>
          <w:p w14:paraId="5D72A751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89C9B0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0B10B2" w14:textId="77777777" w:rsidR="00DA6CEC" w:rsidRPr="00CC61E8" w:rsidRDefault="00EF170C" w:rsidP="00EF170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cs="B Nazanin" w:hint="cs"/>
                <w:rtl/>
              </w:rPr>
              <w:t>حداکثر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پیش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از</w:t>
            </w:r>
            <w:r w:rsidRPr="00CC61E8">
              <w:rPr>
                <w:rFonts w:cs="B Nazanin"/>
                <w:rtl/>
              </w:rPr>
              <w:t xml:space="preserve"> 6 </w:t>
            </w:r>
            <w:r w:rsidRPr="00CC61E8">
              <w:rPr>
                <w:rFonts w:cs="B Nazanin" w:hint="cs"/>
                <w:rtl/>
              </w:rPr>
              <w:t xml:space="preserve">ماهگی             </w:t>
            </w:r>
          </w:p>
        </w:tc>
      </w:tr>
      <w:tr w:rsidR="00CC61E8" w:rsidRPr="00CC61E8" w14:paraId="60E8F412" w14:textId="77777777" w:rsidTr="00D87F2E">
        <w:trPr>
          <w:cantSplit/>
        </w:trPr>
        <w:tc>
          <w:tcPr>
            <w:tcW w:w="794" w:type="dxa"/>
          </w:tcPr>
          <w:p w14:paraId="5D525F5C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2140CA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BF533B" w14:textId="77777777" w:rsidR="00DA6CEC" w:rsidRPr="00CC61E8" w:rsidRDefault="00EF170C" w:rsidP="00EF170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cs="B Nazanin" w:hint="cs"/>
                <w:rtl/>
              </w:rPr>
              <w:t>حداکثر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تا</w:t>
            </w:r>
            <w:r w:rsidRPr="00CC61E8">
              <w:rPr>
                <w:rFonts w:cs="B Nazanin"/>
                <w:rtl/>
              </w:rPr>
              <w:t xml:space="preserve"> 3 </w:t>
            </w:r>
            <w:r w:rsidRPr="00CC61E8">
              <w:rPr>
                <w:rFonts w:cs="B Nazanin" w:hint="cs"/>
                <w:rtl/>
              </w:rPr>
              <w:t xml:space="preserve">سالگی            </w:t>
            </w:r>
          </w:p>
        </w:tc>
      </w:tr>
      <w:tr w:rsidR="00CC61E8" w:rsidRPr="00CC61E8" w14:paraId="444927BE" w14:textId="77777777" w:rsidTr="00D87F2E">
        <w:trPr>
          <w:cantSplit/>
        </w:trPr>
        <w:tc>
          <w:tcPr>
            <w:tcW w:w="794" w:type="dxa"/>
          </w:tcPr>
          <w:p w14:paraId="63E8371F" w14:textId="77777777" w:rsidR="00DA6CEC" w:rsidRPr="00CC61E8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977F45" w14:textId="77777777" w:rsidR="00DA6CEC" w:rsidRPr="00CC61E8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4FA6031" w14:textId="77777777" w:rsidR="00DA6CEC" w:rsidRPr="00CC61E8" w:rsidRDefault="00EF170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cs="B Nazanin" w:hint="cs"/>
                <w:rtl/>
              </w:rPr>
              <w:t>حداکثر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پیش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ورود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مدرسه</w:t>
            </w:r>
          </w:p>
        </w:tc>
      </w:tr>
      <w:tr w:rsidR="00A83656" w:rsidRPr="00CC61E8" w14:paraId="250BF367" w14:textId="77777777" w:rsidTr="00A12D2B">
        <w:trPr>
          <w:cantSplit/>
        </w:trPr>
        <w:tc>
          <w:tcPr>
            <w:tcW w:w="794" w:type="dxa"/>
          </w:tcPr>
          <w:p w14:paraId="45868C40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5BF4020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6857FD9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A8681F8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7534F4A3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6C569D77" w14:textId="77777777" w:rsidTr="00EF170C">
        <w:trPr>
          <w:cantSplit/>
        </w:trPr>
        <w:tc>
          <w:tcPr>
            <w:tcW w:w="794" w:type="dxa"/>
          </w:tcPr>
          <w:p w14:paraId="0B9A007D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1164D9" w14:textId="6BDA01B4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5AF7B595" w14:textId="77777777" w:rsidTr="00EF170C">
        <w:trPr>
          <w:cantSplit/>
        </w:trPr>
        <w:tc>
          <w:tcPr>
            <w:tcW w:w="794" w:type="dxa"/>
          </w:tcPr>
          <w:p w14:paraId="51E3C6C1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2A4CC2F1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DF4F72" w14:textId="77777777" w:rsidR="00DA6CEC" w:rsidRPr="00CC61E8" w:rsidRDefault="00EF170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طبقه بند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انواع ناهنجار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لاله گوش  و مجرا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گوش کدام مورد با درجه آن مطابقت ندارد:</w:t>
            </w:r>
          </w:p>
        </w:tc>
      </w:tr>
      <w:tr w:rsidR="00CC61E8" w:rsidRPr="00CC61E8" w14:paraId="3583D9D6" w14:textId="77777777" w:rsidTr="00EF170C">
        <w:trPr>
          <w:cantSplit/>
        </w:trPr>
        <w:tc>
          <w:tcPr>
            <w:tcW w:w="794" w:type="dxa"/>
          </w:tcPr>
          <w:p w14:paraId="6BFE07EB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82A6B4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E420342" w14:textId="77777777" w:rsidR="00EF170C" w:rsidRPr="00CC61E8" w:rsidRDefault="00EF170C" w:rsidP="00EF170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b/>
                <w:bCs/>
                <w:rtl/>
              </w:rPr>
              <w:t>ناهنجاری درجه 1:</w:t>
            </w:r>
            <w:r w:rsidRPr="00CC61E8">
              <w:rPr>
                <w:rFonts w:cs="B Nazanin" w:hint="cs"/>
                <w:rtl/>
              </w:rPr>
              <w:t xml:space="preserve"> لاله گوش کوچکتر از موارد هنجار است ولی در اغلب موارد از نظر آناتومی هنجار است.</w:t>
            </w:r>
          </w:p>
        </w:tc>
      </w:tr>
      <w:tr w:rsidR="00CC61E8" w:rsidRPr="00CC61E8" w14:paraId="324D820D" w14:textId="77777777" w:rsidTr="00EF170C">
        <w:trPr>
          <w:cantSplit/>
        </w:trPr>
        <w:tc>
          <w:tcPr>
            <w:tcW w:w="794" w:type="dxa"/>
          </w:tcPr>
          <w:p w14:paraId="1E48BEEF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D1A8A5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13FA944" w14:textId="77777777" w:rsidR="00EF170C" w:rsidRPr="00CC61E8" w:rsidRDefault="00EF170C" w:rsidP="00EF170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b/>
                <w:bCs/>
                <w:rtl/>
              </w:rPr>
              <w:t xml:space="preserve">ناهنجاری درجه 2: </w:t>
            </w:r>
            <w:r w:rsidRPr="00CC61E8">
              <w:rPr>
                <w:rFonts w:cs="B Nazanin" w:hint="cs"/>
                <w:rtl/>
              </w:rPr>
              <w:t>مجرای گوش ممکن است هنجار، کوچک شده  و یا کاملا بسته باشد.</w:t>
            </w:r>
          </w:p>
        </w:tc>
      </w:tr>
      <w:tr w:rsidR="00CC61E8" w:rsidRPr="00CC61E8" w14:paraId="0415B8BB" w14:textId="77777777" w:rsidTr="00EF170C">
        <w:trPr>
          <w:cantSplit/>
        </w:trPr>
        <w:tc>
          <w:tcPr>
            <w:tcW w:w="794" w:type="dxa"/>
          </w:tcPr>
          <w:p w14:paraId="6282F95F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A5AABF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94372E" w14:textId="77777777" w:rsidR="00EF170C" w:rsidRPr="00CC61E8" w:rsidRDefault="00EF170C" w:rsidP="00EF170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b/>
                <w:bCs/>
                <w:rtl/>
              </w:rPr>
              <w:t xml:space="preserve">ناهنجاری درجه 3: </w:t>
            </w:r>
            <w:r w:rsidRPr="00CC61E8">
              <w:rPr>
                <w:rFonts w:cs="B Nazanin" w:hint="cs"/>
                <w:rtl/>
              </w:rPr>
              <w:t>بقایای کوچکی از لاله گوش وجود دارد ولی مجرای گوش کاملا  طبیعی است .</w:t>
            </w:r>
          </w:p>
        </w:tc>
      </w:tr>
      <w:tr w:rsidR="00CC61E8" w:rsidRPr="00CC61E8" w14:paraId="1AEF44C1" w14:textId="77777777" w:rsidTr="00EF170C">
        <w:trPr>
          <w:cantSplit/>
        </w:trPr>
        <w:tc>
          <w:tcPr>
            <w:tcW w:w="794" w:type="dxa"/>
          </w:tcPr>
          <w:p w14:paraId="505C8951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0CC8CA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A7F9120" w14:textId="77777777" w:rsidR="00EF170C" w:rsidRPr="00CC61E8" w:rsidRDefault="00EF170C" w:rsidP="00EF170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b/>
                <w:bCs/>
                <w:rtl/>
              </w:rPr>
              <w:t>ناهنجاری درجه 4:</w:t>
            </w:r>
            <w:r w:rsidRPr="00CC61E8">
              <w:rPr>
                <w:rFonts w:cs="B Nazanin" w:hint="cs"/>
                <w:rtl/>
              </w:rPr>
              <w:t xml:space="preserve"> بطور کامل هر دو بخش گوش خارجی و مجرای گوش تشکیل نشده است.</w:t>
            </w:r>
          </w:p>
        </w:tc>
      </w:tr>
      <w:tr w:rsidR="00A83656" w:rsidRPr="00CC61E8" w14:paraId="05CE7AD2" w14:textId="77777777" w:rsidTr="00EF170C">
        <w:trPr>
          <w:cantSplit/>
        </w:trPr>
        <w:tc>
          <w:tcPr>
            <w:tcW w:w="794" w:type="dxa"/>
          </w:tcPr>
          <w:p w14:paraId="682D6891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117551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4A8E53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0C500D3E" w14:textId="77777777" w:rsidTr="00EF170C">
        <w:trPr>
          <w:cantSplit/>
        </w:trPr>
        <w:tc>
          <w:tcPr>
            <w:tcW w:w="794" w:type="dxa"/>
          </w:tcPr>
          <w:p w14:paraId="1042DD4C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306999" w14:textId="2580431D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13B092B2" w14:textId="77777777" w:rsidTr="00EF170C">
        <w:trPr>
          <w:cantSplit/>
        </w:trPr>
        <w:tc>
          <w:tcPr>
            <w:tcW w:w="794" w:type="dxa"/>
          </w:tcPr>
          <w:p w14:paraId="7618C455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2F30F5A7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44CDC6A" w14:textId="77777777" w:rsidR="00DA6CEC" w:rsidRPr="00CC61E8" w:rsidRDefault="00EF170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 عامل خطر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ندارد و 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تست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CC61E8">
              <w:rPr>
                <w:rStyle w:val="StyleComplexNazanin"/>
                <w:rFonts w:asciiTheme="majorBidi" w:hAnsiTheme="majorBidi" w:cs="B Nazanin"/>
                <w:lang w:bidi="fa-IR"/>
              </w:rPr>
              <w:t>OAE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بدو تولد " ناکامل " باشد کدام مورد صح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ح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است:</w:t>
            </w:r>
          </w:p>
        </w:tc>
      </w:tr>
      <w:tr w:rsidR="00CC61E8" w:rsidRPr="00CC61E8" w14:paraId="5B566CB8" w14:textId="77777777" w:rsidTr="00EF170C">
        <w:trPr>
          <w:cantSplit/>
        </w:trPr>
        <w:tc>
          <w:tcPr>
            <w:tcW w:w="794" w:type="dxa"/>
          </w:tcPr>
          <w:p w14:paraId="77F87560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BBE55B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05A82BC" w14:textId="77777777" w:rsidR="00EF170C" w:rsidRPr="00CC61E8" w:rsidRDefault="00EF170C" w:rsidP="00EF170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نوزاد را در اولین فرصت برای انجام تمپانومتری ارجاع می دهیم.</w:t>
            </w:r>
          </w:p>
        </w:tc>
      </w:tr>
      <w:tr w:rsidR="00CC61E8" w:rsidRPr="00CC61E8" w14:paraId="31D9F13B" w14:textId="77777777" w:rsidTr="00EF170C">
        <w:trPr>
          <w:cantSplit/>
        </w:trPr>
        <w:tc>
          <w:tcPr>
            <w:tcW w:w="794" w:type="dxa"/>
          </w:tcPr>
          <w:p w14:paraId="1D95A397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B19C0B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BC10B7" w14:textId="77777777" w:rsidR="00EF170C" w:rsidRPr="00CC61E8" w:rsidRDefault="00EF170C" w:rsidP="00EF170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نوزاد را برای انجام </w:t>
            </w:r>
            <w:r w:rsidRPr="00CC61E8">
              <w:rPr>
                <w:rFonts w:cs="B Nazanin"/>
              </w:rPr>
              <w:t xml:space="preserve">OAE </w:t>
            </w:r>
            <w:r w:rsidRPr="00CC61E8">
              <w:rPr>
                <w:rFonts w:cs="B Nazanin" w:hint="cs"/>
                <w:rtl/>
              </w:rPr>
              <w:t xml:space="preserve"> به واحد غربالگری شنوایی ارجاع می دهیم .</w:t>
            </w:r>
          </w:p>
        </w:tc>
      </w:tr>
      <w:tr w:rsidR="00CC61E8" w:rsidRPr="00CC61E8" w14:paraId="649B15FD" w14:textId="77777777" w:rsidTr="00EF170C">
        <w:trPr>
          <w:cantSplit/>
        </w:trPr>
        <w:tc>
          <w:tcPr>
            <w:tcW w:w="794" w:type="dxa"/>
          </w:tcPr>
          <w:p w14:paraId="1108397B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91DD62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E6A6D6" w14:textId="77777777" w:rsidR="00EF170C" w:rsidRPr="00CC61E8" w:rsidRDefault="00EF170C" w:rsidP="00EF170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نوزاد را برای انجام </w:t>
            </w:r>
            <w:r w:rsidRPr="00CC61E8">
              <w:rPr>
                <w:rFonts w:cs="B Nazanin"/>
              </w:rPr>
              <w:t>AABR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به واحد غربالگری شنوایی ارجاع می دهیم.</w:t>
            </w:r>
          </w:p>
        </w:tc>
      </w:tr>
      <w:tr w:rsidR="00CC61E8" w:rsidRPr="00CC61E8" w14:paraId="5FE9A811" w14:textId="77777777" w:rsidTr="00EF170C">
        <w:trPr>
          <w:cantSplit/>
        </w:trPr>
        <w:tc>
          <w:tcPr>
            <w:tcW w:w="794" w:type="dxa"/>
          </w:tcPr>
          <w:p w14:paraId="2CA7783B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BC49CC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67F332" w14:textId="77777777" w:rsidR="00EF170C" w:rsidRPr="00CC61E8" w:rsidRDefault="00EF170C" w:rsidP="00EF170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به والدین توصیه می کنیم تا در صورت وجود مشکل به واحد غربالگری مراجعه نمایند.</w:t>
            </w:r>
          </w:p>
        </w:tc>
      </w:tr>
      <w:tr w:rsidR="00A83656" w:rsidRPr="00CC61E8" w14:paraId="62DB0727" w14:textId="77777777" w:rsidTr="00EF170C">
        <w:trPr>
          <w:cantSplit/>
        </w:trPr>
        <w:tc>
          <w:tcPr>
            <w:tcW w:w="794" w:type="dxa"/>
          </w:tcPr>
          <w:p w14:paraId="21E18B64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AD2E6D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7AE512B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7414432E" w14:textId="77777777" w:rsidTr="00EF170C">
        <w:trPr>
          <w:cantSplit/>
        </w:trPr>
        <w:tc>
          <w:tcPr>
            <w:tcW w:w="794" w:type="dxa"/>
          </w:tcPr>
          <w:p w14:paraId="456C849C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F283208" w14:textId="449B7897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641A3AFA" w14:textId="77777777" w:rsidTr="00EF170C">
        <w:trPr>
          <w:cantSplit/>
        </w:trPr>
        <w:tc>
          <w:tcPr>
            <w:tcW w:w="794" w:type="dxa"/>
          </w:tcPr>
          <w:p w14:paraId="486239AA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7B4B15A2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A89D0C1" w14:textId="77777777" w:rsidR="00DA6CEC" w:rsidRPr="00CC61E8" w:rsidRDefault="00EF170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تست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گس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صوت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گوش "</w:t>
            </w:r>
            <w:r w:rsidRPr="00CC61E8">
              <w:rPr>
                <w:rStyle w:val="StyleComplexNazanin"/>
                <w:rFonts w:asciiTheme="majorBidi" w:hAnsiTheme="majorBidi" w:cs="B Nazanin"/>
                <w:lang w:bidi="fa-IR"/>
              </w:rPr>
              <w:t>OAE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"  گذر و نوزاد فاقد عوامل خطر باشد :</w:t>
            </w:r>
          </w:p>
        </w:tc>
      </w:tr>
      <w:tr w:rsidR="00CC61E8" w:rsidRPr="00CC61E8" w14:paraId="38BACA10" w14:textId="77777777" w:rsidTr="00EF170C">
        <w:trPr>
          <w:cantSplit/>
        </w:trPr>
        <w:tc>
          <w:tcPr>
            <w:tcW w:w="794" w:type="dxa"/>
          </w:tcPr>
          <w:p w14:paraId="5D5571DE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FE44D0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A2C060" w14:textId="77777777" w:rsidR="00EF170C" w:rsidRPr="00CC61E8" w:rsidRDefault="00EF170C" w:rsidP="00EF170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نوزاد در دسته "ارجاع فوری" طبقه بندی می شود.</w:t>
            </w:r>
          </w:p>
        </w:tc>
      </w:tr>
      <w:tr w:rsidR="00CC61E8" w:rsidRPr="00CC61E8" w14:paraId="04C28819" w14:textId="77777777" w:rsidTr="00EF170C">
        <w:trPr>
          <w:cantSplit/>
        </w:trPr>
        <w:tc>
          <w:tcPr>
            <w:tcW w:w="794" w:type="dxa"/>
          </w:tcPr>
          <w:p w14:paraId="70E6A194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D18C79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06D267" w14:textId="77777777" w:rsidR="00EF170C" w:rsidRPr="00CC61E8" w:rsidRDefault="00EF170C" w:rsidP="00EF170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نوزاد در دسته "ارجاع غیر فوری " طبقه بندی می شود.</w:t>
            </w:r>
          </w:p>
        </w:tc>
      </w:tr>
      <w:tr w:rsidR="00CC61E8" w:rsidRPr="00CC61E8" w14:paraId="2A10BB9A" w14:textId="77777777" w:rsidTr="00EF170C">
        <w:trPr>
          <w:cantSplit/>
        </w:trPr>
        <w:tc>
          <w:tcPr>
            <w:tcW w:w="794" w:type="dxa"/>
          </w:tcPr>
          <w:p w14:paraId="35EBCFEB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9443FD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00FDAC" w14:textId="77777777" w:rsidR="00EF170C" w:rsidRPr="00CC61E8" w:rsidRDefault="00EF170C" w:rsidP="00EF170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نوزاد در دسته "مشکل شنوایی ندارد" طبقه بندی می شود.</w:t>
            </w:r>
          </w:p>
        </w:tc>
      </w:tr>
      <w:tr w:rsidR="00CC61E8" w:rsidRPr="00CC61E8" w14:paraId="2121F177" w14:textId="77777777" w:rsidTr="00EF170C">
        <w:trPr>
          <w:cantSplit/>
        </w:trPr>
        <w:tc>
          <w:tcPr>
            <w:tcW w:w="794" w:type="dxa"/>
          </w:tcPr>
          <w:p w14:paraId="5EF9D032" w14:textId="77777777" w:rsidR="00EF170C" w:rsidRPr="00CC61E8" w:rsidRDefault="00EF170C" w:rsidP="00EF170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B4F26B" w14:textId="77777777" w:rsidR="00EF170C" w:rsidRPr="00CC61E8" w:rsidRDefault="00EF170C" w:rsidP="00EF170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8C4CE10" w14:textId="77777777" w:rsidR="00EF170C" w:rsidRPr="00CC61E8" w:rsidRDefault="00EF170C" w:rsidP="00EF170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نوزاد در دسته "بررسی مجدد" طبقه بندی می شود.</w:t>
            </w:r>
          </w:p>
        </w:tc>
      </w:tr>
      <w:tr w:rsidR="00A83656" w:rsidRPr="00CC61E8" w14:paraId="106BCDEE" w14:textId="77777777" w:rsidTr="00EF170C">
        <w:trPr>
          <w:cantSplit/>
        </w:trPr>
        <w:tc>
          <w:tcPr>
            <w:tcW w:w="794" w:type="dxa"/>
          </w:tcPr>
          <w:p w14:paraId="2E3917CE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530ECE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2C7D5D1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0A573B40" w14:textId="77777777" w:rsidTr="00E34F50">
        <w:trPr>
          <w:cantSplit/>
        </w:trPr>
        <w:tc>
          <w:tcPr>
            <w:tcW w:w="794" w:type="dxa"/>
          </w:tcPr>
          <w:p w14:paraId="176268CD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5B4AF4" w14:textId="1B6E1685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11BDBD40" w14:textId="77777777" w:rsidTr="00E34F50">
        <w:trPr>
          <w:cantSplit/>
        </w:trPr>
        <w:tc>
          <w:tcPr>
            <w:tcW w:w="794" w:type="dxa"/>
          </w:tcPr>
          <w:p w14:paraId="4F88BA1A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4B584598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472C35F" w14:textId="77777777" w:rsidR="00DA6CEC" w:rsidRPr="00CC61E8" w:rsidRDefault="00E34F50" w:rsidP="00E34F50">
            <w:pPr>
              <w:rPr>
                <w:rStyle w:val="StyleComplexNazanin"/>
                <w:rFonts w:ascii="Times New Roman" w:hAnsi="Times New Roman" w:cs="B Nazanin"/>
                <w:b/>
                <w:bCs/>
                <w:rtl/>
                <w:lang w:bidi="fa-IR"/>
              </w:rPr>
            </w:pPr>
            <w:r w:rsidRPr="00CC61E8">
              <w:rPr>
                <w:rFonts w:cs="B Nazanin" w:hint="cs"/>
                <w:b/>
                <w:bCs/>
                <w:rtl/>
              </w:rPr>
              <w:t>در برنامه غربالگری شنوایی نوزادان در 5-3 روزگی کدام مورد صحیح است :</w:t>
            </w:r>
          </w:p>
        </w:tc>
      </w:tr>
      <w:tr w:rsidR="00CC61E8" w:rsidRPr="00CC61E8" w14:paraId="2FC63048" w14:textId="77777777" w:rsidTr="00E34F50">
        <w:trPr>
          <w:cantSplit/>
        </w:trPr>
        <w:tc>
          <w:tcPr>
            <w:tcW w:w="794" w:type="dxa"/>
          </w:tcPr>
          <w:p w14:paraId="3711FA65" w14:textId="77777777" w:rsidR="00E34F50" w:rsidRPr="00CC61E8" w:rsidRDefault="00E34F50" w:rsidP="00E34F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BFCCBB" w14:textId="77777777" w:rsidR="00E34F50" w:rsidRPr="00CC61E8" w:rsidRDefault="00E34F50" w:rsidP="00E34F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41E0C2F" w14:textId="77777777" w:rsidR="00E34F50" w:rsidRPr="00CC61E8" w:rsidRDefault="00E34F50" w:rsidP="00E34F5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درصورتیکه نتیجه تست گسیل های صوتی گوش ( </w:t>
            </w:r>
            <w:r w:rsidRPr="00CC61E8">
              <w:rPr>
                <w:rFonts w:cs="B Nazanin"/>
              </w:rPr>
              <w:t>OAE</w:t>
            </w:r>
            <w:r w:rsidRPr="00CC61E8">
              <w:rPr>
                <w:rFonts w:cs="B Nazanin" w:hint="cs"/>
                <w:rtl/>
              </w:rPr>
              <w:t xml:space="preserve">) ارجاع باشد و تست  پاسخ شنوایی ساقه مغز ( </w:t>
            </w:r>
            <w:r w:rsidRPr="00CC61E8">
              <w:rPr>
                <w:rFonts w:cs="B Nazanin"/>
              </w:rPr>
              <w:t xml:space="preserve">AABR </w:t>
            </w:r>
            <w:r w:rsidRPr="00CC61E8">
              <w:rPr>
                <w:rFonts w:cs="B Nazanin" w:hint="cs"/>
                <w:rtl/>
              </w:rPr>
              <w:t xml:space="preserve"> ) هم انجام نشده باشد باید قبل از 14 روزگی تست </w:t>
            </w:r>
            <w:r w:rsidRPr="00CC61E8">
              <w:rPr>
                <w:rFonts w:cs="B Nazanin"/>
              </w:rPr>
              <w:t>AABR</w:t>
            </w:r>
            <w:r w:rsidRPr="00CC61E8">
              <w:rPr>
                <w:rFonts w:cs="B Nazanin" w:hint="cs"/>
                <w:rtl/>
              </w:rPr>
              <w:t xml:space="preserve"> انجام و با نتیجه تست ها برای مراقبت 16-14 روزگی مراجعه نماید.</w:t>
            </w:r>
          </w:p>
        </w:tc>
      </w:tr>
      <w:tr w:rsidR="00CC61E8" w:rsidRPr="00CC61E8" w14:paraId="2812AFD2" w14:textId="77777777" w:rsidTr="00E34F50">
        <w:trPr>
          <w:cantSplit/>
        </w:trPr>
        <w:tc>
          <w:tcPr>
            <w:tcW w:w="794" w:type="dxa"/>
          </w:tcPr>
          <w:p w14:paraId="6136FF63" w14:textId="77777777" w:rsidR="00E34F50" w:rsidRPr="00CC61E8" w:rsidRDefault="00E34F50" w:rsidP="00E34F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F072E0" w14:textId="77777777" w:rsidR="00E34F50" w:rsidRPr="00CC61E8" w:rsidRDefault="00E34F50" w:rsidP="00E34F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473C328" w14:textId="77777777" w:rsidR="00E34F50" w:rsidRPr="00CC61E8" w:rsidRDefault="00E34F50" w:rsidP="00E34F5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در صورتیکه نتیجه تست </w:t>
            </w:r>
            <w:r w:rsidRPr="00CC61E8">
              <w:rPr>
                <w:rFonts w:cs="B Nazanin"/>
              </w:rPr>
              <w:t>AABR</w:t>
            </w:r>
            <w:r w:rsidRPr="00CC61E8">
              <w:rPr>
                <w:rFonts w:cs="B Nazanin" w:hint="cs"/>
                <w:rtl/>
              </w:rPr>
              <w:t xml:space="preserve"> بدو تولد گذر باشد ، نوزاد نیاز به "ارجاع غیر فوری" دارد.</w:t>
            </w:r>
          </w:p>
        </w:tc>
      </w:tr>
      <w:tr w:rsidR="00CC61E8" w:rsidRPr="00CC61E8" w14:paraId="074CA058" w14:textId="77777777" w:rsidTr="00E34F50">
        <w:trPr>
          <w:cantSplit/>
        </w:trPr>
        <w:tc>
          <w:tcPr>
            <w:tcW w:w="794" w:type="dxa"/>
          </w:tcPr>
          <w:p w14:paraId="6FEFE068" w14:textId="77777777" w:rsidR="00E34F50" w:rsidRPr="00CC61E8" w:rsidRDefault="00E34F50" w:rsidP="00E34F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80DCCE" w14:textId="77777777" w:rsidR="00E34F50" w:rsidRPr="00CC61E8" w:rsidRDefault="00E34F50" w:rsidP="00E34F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A3C1BF" w14:textId="77777777" w:rsidR="00E34F50" w:rsidRPr="00CC61E8" w:rsidRDefault="00E34F50" w:rsidP="00E34F5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در صورتیکه نتیجه تست </w:t>
            </w:r>
            <w:r w:rsidRPr="00CC61E8">
              <w:rPr>
                <w:rFonts w:cs="B Nazanin"/>
              </w:rPr>
              <w:t xml:space="preserve">AABR </w:t>
            </w:r>
            <w:r w:rsidRPr="00CC61E8">
              <w:rPr>
                <w:rFonts w:cs="B Nazanin" w:hint="cs"/>
                <w:rtl/>
              </w:rPr>
              <w:t xml:space="preserve"> بدو تولد گذر باشد ، باید نوزاد برای درخواست آزمایشات تخصصی تر به پزشک ارجاع شود.</w:t>
            </w:r>
          </w:p>
        </w:tc>
      </w:tr>
      <w:tr w:rsidR="00CC61E8" w:rsidRPr="00CC61E8" w14:paraId="395DDCF1" w14:textId="77777777" w:rsidTr="00E34F50">
        <w:trPr>
          <w:cantSplit/>
        </w:trPr>
        <w:tc>
          <w:tcPr>
            <w:tcW w:w="794" w:type="dxa"/>
          </w:tcPr>
          <w:p w14:paraId="21B00F49" w14:textId="77777777" w:rsidR="00E34F50" w:rsidRPr="00CC61E8" w:rsidRDefault="00E34F50" w:rsidP="00E34F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4729A6" w14:textId="77777777" w:rsidR="00E34F50" w:rsidRPr="00CC61E8" w:rsidRDefault="00E34F50" w:rsidP="00E34F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715C61C" w14:textId="77777777" w:rsidR="00E34F50" w:rsidRPr="00CC61E8" w:rsidRDefault="00E34F50" w:rsidP="00E34F5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هیچکدام </w:t>
            </w:r>
          </w:p>
        </w:tc>
      </w:tr>
      <w:tr w:rsidR="00A83656" w:rsidRPr="00CC61E8" w14:paraId="1524E6FD" w14:textId="77777777" w:rsidTr="00E34F50">
        <w:trPr>
          <w:cantSplit/>
        </w:trPr>
        <w:tc>
          <w:tcPr>
            <w:tcW w:w="794" w:type="dxa"/>
          </w:tcPr>
          <w:p w14:paraId="60F1C8F0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B692A7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BE34FA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478A8690" w14:textId="77777777" w:rsidTr="00E34F50">
        <w:trPr>
          <w:cantSplit/>
        </w:trPr>
        <w:tc>
          <w:tcPr>
            <w:tcW w:w="794" w:type="dxa"/>
          </w:tcPr>
          <w:p w14:paraId="73033615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3EA69C" w14:textId="6962A1BD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32E49734" w14:textId="77777777" w:rsidTr="00E34F50">
        <w:trPr>
          <w:cantSplit/>
        </w:trPr>
        <w:tc>
          <w:tcPr>
            <w:tcW w:w="794" w:type="dxa"/>
          </w:tcPr>
          <w:p w14:paraId="28591EA0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7DF8B192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8C118E3" w14:textId="77777777" w:rsidR="00DA6CEC" w:rsidRPr="00CC61E8" w:rsidRDefault="00E34F50" w:rsidP="00E34F50">
            <w:pPr>
              <w:rPr>
                <w:rStyle w:val="StyleComplexNazanin"/>
                <w:rFonts w:ascii="Times New Roman" w:hAnsi="Times New Roman" w:cs="B Nazanin"/>
                <w:b/>
                <w:bCs/>
                <w:rtl/>
                <w:lang w:bidi="fa-IR"/>
              </w:rPr>
            </w:pPr>
            <w:r w:rsidRPr="00CC61E8">
              <w:rPr>
                <w:rFonts w:cs="B Nazanin" w:hint="cs"/>
                <w:b/>
                <w:bCs/>
                <w:rtl/>
              </w:rPr>
              <w:t xml:space="preserve">در صورتیکه نتیجه تست گسیل های صوتی گوش ( </w:t>
            </w:r>
            <w:r w:rsidRPr="00CC61E8">
              <w:rPr>
                <w:rFonts w:cs="B Nazanin"/>
                <w:b/>
                <w:bCs/>
              </w:rPr>
              <w:t>OAE</w:t>
            </w:r>
            <w:r w:rsidRPr="00CC61E8">
              <w:rPr>
                <w:rFonts w:cs="B Nazanin" w:hint="cs"/>
                <w:b/>
                <w:bCs/>
                <w:rtl/>
              </w:rPr>
              <w:t xml:space="preserve"> )، گذر باشد و نوزاد دارای عوامل خطر هم  باشد کدام گزینه صحیح است:</w:t>
            </w:r>
          </w:p>
        </w:tc>
      </w:tr>
      <w:tr w:rsidR="00CC61E8" w:rsidRPr="00CC61E8" w14:paraId="35B67ECE" w14:textId="77777777" w:rsidTr="00E34F50">
        <w:trPr>
          <w:cantSplit/>
        </w:trPr>
        <w:tc>
          <w:tcPr>
            <w:tcW w:w="794" w:type="dxa"/>
          </w:tcPr>
          <w:p w14:paraId="06897E76" w14:textId="77777777" w:rsidR="00E34F50" w:rsidRPr="00CC61E8" w:rsidRDefault="00E34F50" w:rsidP="00E34F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C51CCD" w14:textId="77777777" w:rsidR="00E34F50" w:rsidRPr="00CC61E8" w:rsidRDefault="00E34F50" w:rsidP="00E34F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EEDD8F" w14:textId="77777777" w:rsidR="00E34F50" w:rsidRPr="00CC61E8" w:rsidRDefault="00E34F50" w:rsidP="00E34F5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نوزاد در دسته "نیازمند ارزیابی بیشتر " طبقه بندی می شود.</w:t>
            </w:r>
          </w:p>
        </w:tc>
      </w:tr>
      <w:tr w:rsidR="00CC61E8" w:rsidRPr="00CC61E8" w14:paraId="2617E10E" w14:textId="77777777" w:rsidTr="00E34F50">
        <w:trPr>
          <w:cantSplit/>
        </w:trPr>
        <w:tc>
          <w:tcPr>
            <w:tcW w:w="794" w:type="dxa"/>
          </w:tcPr>
          <w:p w14:paraId="352B8618" w14:textId="77777777" w:rsidR="00E34F50" w:rsidRPr="00CC61E8" w:rsidRDefault="00E34F50" w:rsidP="00E34F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C417B7" w14:textId="77777777" w:rsidR="00E34F50" w:rsidRPr="00CC61E8" w:rsidRDefault="00E34F50" w:rsidP="00E34F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CEAEE2" w14:textId="77777777" w:rsidR="00E34F50" w:rsidRPr="00CC61E8" w:rsidRDefault="00E34F50" w:rsidP="00E34F5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نوزاد در دسته " مشکل شنوایی ندارد " طبقه بندی می شود.</w:t>
            </w:r>
          </w:p>
        </w:tc>
      </w:tr>
      <w:tr w:rsidR="00CC61E8" w:rsidRPr="00CC61E8" w14:paraId="352BB3DB" w14:textId="77777777" w:rsidTr="00E34F50">
        <w:trPr>
          <w:cantSplit/>
        </w:trPr>
        <w:tc>
          <w:tcPr>
            <w:tcW w:w="794" w:type="dxa"/>
          </w:tcPr>
          <w:p w14:paraId="7D219E77" w14:textId="77777777" w:rsidR="00E34F50" w:rsidRPr="00CC61E8" w:rsidRDefault="00E34F50" w:rsidP="00E34F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C926E8" w14:textId="77777777" w:rsidR="00E34F50" w:rsidRPr="00CC61E8" w:rsidRDefault="00E34F50" w:rsidP="00E34F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8E64681" w14:textId="77777777" w:rsidR="00E34F50" w:rsidRPr="00CC61E8" w:rsidRDefault="00E34F50" w:rsidP="00E34F5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اگر این نوزاد </w:t>
            </w:r>
            <w:r w:rsidRPr="00CC61E8">
              <w:rPr>
                <w:rFonts w:cs="B Nazanin"/>
              </w:rPr>
              <w:t>AABR</w:t>
            </w:r>
            <w:r w:rsidRPr="00CC61E8">
              <w:rPr>
                <w:rFonts w:cs="B Nazanin" w:hint="cs"/>
                <w:rtl/>
              </w:rPr>
              <w:t xml:space="preserve"> انجام نداده باشد برای انجام </w:t>
            </w:r>
            <w:r w:rsidRPr="00CC61E8">
              <w:rPr>
                <w:rFonts w:cs="B Nazanin"/>
              </w:rPr>
              <w:t>AABR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ارجاع می شود.</w:t>
            </w:r>
          </w:p>
        </w:tc>
      </w:tr>
      <w:tr w:rsidR="00CC61E8" w:rsidRPr="00CC61E8" w14:paraId="659F9EAB" w14:textId="77777777" w:rsidTr="00E34F50">
        <w:trPr>
          <w:cantSplit/>
        </w:trPr>
        <w:tc>
          <w:tcPr>
            <w:tcW w:w="794" w:type="dxa"/>
          </w:tcPr>
          <w:p w14:paraId="689FAF19" w14:textId="77777777" w:rsidR="00E34F50" w:rsidRPr="00CC61E8" w:rsidRDefault="00E34F50" w:rsidP="00E34F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0D4A6B" w14:textId="77777777" w:rsidR="00E34F50" w:rsidRPr="00CC61E8" w:rsidRDefault="00E34F50" w:rsidP="00E34F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ECB9C6" w14:textId="77777777" w:rsidR="00E34F50" w:rsidRPr="00CC61E8" w:rsidRDefault="00E34F50" w:rsidP="00E34F5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الف و ج </w:t>
            </w:r>
          </w:p>
        </w:tc>
      </w:tr>
      <w:tr w:rsidR="00A83656" w:rsidRPr="00CC61E8" w14:paraId="73CB4D68" w14:textId="77777777" w:rsidTr="00E34F50">
        <w:trPr>
          <w:cantSplit/>
        </w:trPr>
        <w:tc>
          <w:tcPr>
            <w:tcW w:w="794" w:type="dxa"/>
          </w:tcPr>
          <w:p w14:paraId="3796F9BC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F7858D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659128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7636FC66" w14:textId="77777777" w:rsidTr="00E34F50">
        <w:trPr>
          <w:cantSplit/>
        </w:trPr>
        <w:tc>
          <w:tcPr>
            <w:tcW w:w="794" w:type="dxa"/>
          </w:tcPr>
          <w:p w14:paraId="287E8778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1FDB91" w14:textId="07E3BD0F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612B42D9" w14:textId="77777777" w:rsidTr="00E34F50">
        <w:trPr>
          <w:cantSplit/>
        </w:trPr>
        <w:tc>
          <w:tcPr>
            <w:tcW w:w="794" w:type="dxa"/>
          </w:tcPr>
          <w:p w14:paraId="367DD422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143FF897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5308355" w14:textId="77777777" w:rsidR="00DA6CEC" w:rsidRPr="00CC61E8" w:rsidRDefault="00E34F50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درطبقه بند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 5-3 روزه، چنانچه نوزاد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عامل خطر باشد و 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تست گس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صوت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گوش(   </w:t>
            </w:r>
            <w:r w:rsidRPr="00CC61E8">
              <w:rPr>
                <w:rStyle w:val="StyleComplexNazanin"/>
                <w:rFonts w:asciiTheme="majorBidi" w:hAnsiTheme="majorBidi" w:cs="B Nazanin"/>
                <w:lang w:bidi="fa-IR"/>
              </w:rPr>
              <w:t>OAE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) و 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تست پاسخ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ساقه مغز ( </w:t>
            </w:r>
            <w:r w:rsidRPr="00CC61E8">
              <w:rPr>
                <w:rStyle w:val="StyleComplexNazanin"/>
                <w:rFonts w:asciiTheme="majorBidi" w:hAnsiTheme="majorBidi" w:cs="B Nazanin"/>
                <w:lang w:bidi="fa-IR"/>
              </w:rPr>
              <w:t>AABR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) "گذر" باشد بر اساس دستورالعمل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چه توص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صح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ح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است :</w:t>
            </w:r>
          </w:p>
        </w:tc>
      </w:tr>
      <w:tr w:rsidR="00CC61E8" w:rsidRPr="00CC61E8" w14:paraId="7773382C" w14:textId="77777777" w:rsidTr="00E34F50">
        <w:trPr>
          <w:cantSplit/>
        </w:trPr>
        <w:tc>
          <w:tcPr>
            <w:tcW w:w="794" w:type="dxa"/>
          </w:tcPr>
          <w:p w14:paraId="53B0591F" w14:textId="77777777" w:rsidR="00E34F50" w:rsidRPr="00CC61E8" w:rsidRDefault="00E34F50" w:rsidP="00E34F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57CF62" w14:textId="77777777" w:rsidR="00E34F50" w:rsidRPr="00CC61E8" w:rsidRDefault="00E34F50" w:rsidP="00E34F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BBA343" w14:textId="77777777" w:rsidR="00E34F50" w:rsidRPr="00CC61E8" w:rsidRDefault="00E34F50" w:rsidP="00E34F5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به والدین توصیه می کنیم تا برای مراقبت 15-14 روزگی نوزاد به مراکز خدمات جامع سلامت مراجعه کنند</w:t>
            </w:r>
          </w:p>
        </w:tc>
      </w:tr>
      <w:tr w:rsidR="00CC61E8" w:rsidRPr="00CC61E8" w14:paraId="3568FEF2" w14:textId="77777777" w:rsidTr="00E34F50">
        <w:trPr>
          <w:cantSplit/>
        </w:trPr>
        <w:tc>
          <w:tcPr>
            <w:tcW w:w="794" w:type="dxa"/>
          </w:tcPr>
          <w:p w14:paraId="1A3EF356" w14:textId="77777777" w:rsidR="00E34F50" w:rsidRPr="00CC61E8" w:rsidRDefault="00E34F50" w:rsidP="00E34F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09EDC0" w14:textId="77777777" w:rsidR="00E34F50" w:rsidRPr="00CC61E8" w:rsidRDefault="00E34F50" w:rsidP="00E34F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2D1D8" w14:textId="77777777" w:rsidR="00E34F50" w:rsidRPr="00CC61E8" w:rsidRDefault="00E34F50" w:rsidP="00E34F5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نوزاد را برای انجام آزمایشات تخصصی تر به پزشک ارجاع می دهیم </w:t>
            </w:r>
          </w:p>
        </w:tc>
      </w:tr>
      <w:tr w:rsidR="00CC61E8" w:rsidRPr="00CC61E8" w14:paraId="00DFD046" w14:textId="77777777" w:rsidTr="00E34F50">
        <w:trPr>
          <w:cantSplit/>
        </w:trPr>
        <w:tc>
          <w:tcPr>
            <w:tcW w:w="794" w:type="dxa"/>
          </w:tcPr>
          <w:p w14:paraId="18095B97" w14:textId="77777777" w:rsidR="00E34F50" w:rsidRPr="00CC61E8" w:rsidRDefault="00E34F50" w:rsidP="00E34F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0B62E2" w14:textId="77777777" w:rsidR="00E34F50" w:rsidRPr="00CC61E8" w:rsidRDefault="00E34F50" w:rsidP="00E34F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DD4653" w14:textId="77777777" w:rsidR="00E34F50" w:rsidRPr="00CC61E8" w:rsidRDefault="00E34F50" w:rsidP="00E34F5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نوزاد را برای انجام مجدد تست های شنوایی </w:t>
            </w:r>
            <w:r w:rsidRPr="00CC61E8">
              <w:rPr>
                <w:rFonts w:cs="B Nazanin"/>
              </w:rPr>
              <w:t>OAE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 </w:t>
            </w:r>
            <w:r w:rsidRPr="00CC61E8">
              <w:rPr>
                <w:rFonts w:cs="B Nazanin" w:hint="cs"/>
                <w:rtl/>
              </w:rPr>
              <w:t xml:space="preserve">و </w:t>
            </w:r>
            <w:r w:rsidRPr="00CC61E8">
              <w:rPr>
                <w:rFonts w:cs="B Nazanin"/>
              </w:rPr>
              <w:t>AABR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  </w:t>
            </w:r>
            <w:r w:rsidRPr="00CC61E8">
              <w:rPr>
                <w:rFonts w:cs="B Nazanin" w:hint="cs"/>
                <w:rtl/>
              </w:rPr>
              <w:t xml:space="preserve"> به مرکز شنوایی شناسی ارجاع می دهیم. </w:t>
            </w:r>
          </w:p>
        </w:tc>
      </w:tr>
      <w:tr w:rsidR="00CC61E8" w:rsidRPr="00CC61E8" w14:paraId="0E0A86CF" w14:textId="77777777" w:rsidTr="00E34F50">
        <w:trPr>
          <w:cantSplit/>
        </w:trPr>
        <w:tc>
          <w:tcPr>
            <w:tcW w:w="794" w:type="dxa"/>
          </w:tcPr>
          <w:p w14:paraId="2545B30C" w14:textId="77777777" w:rsidR="00E34F50" w:rsidRPr="00CC61E8" w:rsidRDefault="00E34F50" w:rsidP="00E34F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F28DE0" w14:textId="77777777" w:rsidR="00E34F50" w:rsidRPr="00CC61E8" w:rsidRDefault="00E34F50" w:rsidP="00E34F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39D0C2" w14:textId="77777777" w:rsidR="00E34F50" w:rsidRPr="00CC61E8" w:rsidRDefault="00E34F50" w:rsidP="00E34F5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نوزاد تا پایان شش ماهگی نیاز به مراقبت و ارزیابی شنوایی ندارد </w:t>
            </w:r>
          </w:p>
        </w:tc>
      </w:tr>
      <w:tr w:rsidR="00A83656" w:rsidRPr="00CC61E8" w14:paraId="5DFFCD91" w14:textId="77777777" w:rsidTr="00E34F50">
        <w:trPr>
          <w:cantSplit/>
        </w:trPr>
        <w:tc>
          <w:tcPr>
            <w:tcW w:w="794" w:type="dxa"/>
          </w:tcPr>
          <w:p w14:paraId="44E26EFE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C8DE2A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97E2B7D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6B3BF048" w14:textId="77777777" w:rsidTr="004C4756">
        <w:trPr>
          <w:cantSplit/>
        </w:trPr>
        <w:tc>
          <w:tcPr>
            <w:tcW w:w="794" w:type="dxa"/>
          </w:tcPr>
          <w:p w14:paraId="38571EE5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4911C9" w14:textId="77777777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</w:p>
        </w:tc>
      </w:tr>
      <w:tr w:rsidR="00CC61E8" w:rsidRPr="00CC61E8" w14:paraId="6A963379" w14:textId="77777777" w:rsidTr="004C4756">
        <w:trPr>
          <w:cantSplit/>
        </w:trPr>
        <w:tc>
          <w:tcPr>
            <w:tcW w:w="794" w:type="dxa"/>
          </w:tcPr>
          <w:p w14:paraId="757DF70F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7C7BFE65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BDB63F3" w14:textId="77777777" w:rsidR="00DA6CEC" w:rsidRPr="00CC61E8" w:rsidRDefault="004C4756" w:rsidP="004C4756">
            <w:pPr>
              <w:rPr>
                <w:rStyle w:val="StyleComplexNazanin"/>
                <w:rFonts w:ascii="Times New Roman" w:hAnsi="Times New Roman" w:cs="B Nazanin"/>
                <w:b/>
                <w:bCs/>
                <w:rtl/>
                <w:lang w:bidi="fa-IR"/>
              </w:rPr>
            </w:pPr>
            <w:r w:rsidRPr="00CC61E8">
              <w:rPr>
                <w:rFonts w:cs="B Nazanin" w:hint="cs"/>
                <w:b/>
                <w:bCs/>
                <w:rtl/>
              </w:rPr>
              <w:t>در تعریف ناهنجاری های گوش کدام گزینه صحیح است:</w:t>
            </w:r>
          </w:p>
        </w:tc>
      </w:tr>
      <w:tr w:rsidR="00CC61E8" w:rsidRPr="00CC61E8" w14:paraId="356DD48E" w14:textId="77777777" w:rsidTr="004C4756">
        <w:trPr>
          <w:cantSplit/>
        </w:trPr>
        <w:tc>
          <w:tcPr>
            <w:tcW w:w="794" w:type="dxa"/>
          </w:tcPr>
          <w:p w14:paraId="1F418CC4" w14:textId="77777777" w:rsidR="004C4756" w:rsidRPr="00CC61E8" w:rsidRDefault="004C4756" w:rsidP="004C475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C1EC95" w14:textId="77777777" w:rsidR="004C4756" w:rsidRPr="00CC61E8" w:rsidRDefault="004C4756" w:rsidP="004C47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9DDE82" w14:textId="77777777" w:rsidR="004C4756" w:rsidRPr="00CC61E8" w:rsidRDefault="004C4756" w:rsidP="004C475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در ناهنجاری درجه 1- لاله گوش کوچکتر از طبیعی است و اغلب موارد از نظر آناتومی غیر طبیعی است </w:t>
            </w:r>
          </w:p>
        </w:tc>
      </w:tr>
      <w:tr w:rsidR="00CC61E8" w:rsidRPr="00CC61E8" w14:paraId="32D1B2EA" w14:textId="77777777" w:rsidTr="004C4756">
        <w:trPr>
          <w:cantSplit/>
        </w:trPr>
        <w:tc>
          <w:tcPr>
            <w:tcW w:w="794" w:type="dxa"/>
          </w:tcPr>
          <w:p w14:paraId="51800F52" w14:textId="77777777" w:rsidR="004C4756" w:rsidRPr="00CC61E8" w:rsidRDefault="004C4756" w:rsidP="004C475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D89E6C" w14:textId="77777777" w:rsidR="004C4756" w:rsidRPr="00CC61E8" w:rsidRDefault="004C4756" w:rsidP="004C47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4262B5" w14:textId="77777777" w:rsidR="004C4756" w:rsidRPr="00CC61E8" w:rsidRDefault="004C4756" w:rsidP="004C475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در ناهنجاری درجه 2  - لاله گوش معمولا غیر طبیعی است و مجرای گوش همیشه بسته است</w:t>
            </w:r>
          </w:p>
        </w:tc>
      </w:tr>
      <w:tr w:rsidR="00CC61E8" w:rsidRPr="00CC61E8" w14:paraId="416F9E08" w14:textId="77777777" w:rsidTr="004C4756">
        <w:trPr>
          <w:cantSplit/>
        </w:trPr>
        <w:tc>
          <w:tcPr>
            <w:tcW w:w="794" w:type="dxa"/>
          </w:tcPr>
          <w:p w14:paraId="31C989D5" w14:textId="77777777" w:rsidR="004C4756" w:rsidRPr="00CC61E8" w:rsidRDefault="004C4756" w:rsidP="004C475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B98D84" w14:textId="77777777" w:rsidR="004C4756" w:rsidRPr="00CC61E8" w:rsidRDefault="004C4756" w:rsidP="004C47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76D253" w14:textId="77777777" w:rsidR="004C4756" w:rsidRPr="00CC61E8" w:rsidRDefault="004C4756" w:rsidP="004C475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در ناهنجاری درجه 3- گوش خارجی تشکیل نشده است ولی مجرای گوش وجود دارد و طبیعی است</w:t>
            </w:r>
          </w:p>
        </w:tc>
      </w:tr>
      <w:tr w:rsidR="00CC61E8" w:rsidRPr="00CC61E8" w14:paraId="37EAEE62" w14:textId="77777777" w:rsidTr="004C4756">
        <w:trPr>
          <w:cantSplit/>
        </w:trPr>
        <w:tc>
          <w:tcPr>
            <w:tcW w:w="794" w:type="dxa"/>
          </w:tcPr>
          <w:p w14:paraId="720E779D" w14:textId="77777777" w:rsidR="004C4756" w:rsidRPr="00CC61E8" w:rsidRDefault="004C4756" w:rsidP="004C475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0FB2A7" w14:textId="77777777" w:rsidR="004C4756" w:rsidRPr="00CC61E8" w:rsidRDefault="004C4756" w:rsidP="004C47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458ACE" w14:textId="77777777" w:rsidR="004C4756" w:rsidRPr="00CC61E8" w:rsidRDefault="004C4756" w:rsidP="004C475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در ناهنجاری درجه 4 </w:t>
            </w:r>
            <w:r w:rsidRPr="00CC61E8">
              <w:rPr>
                <w:rFonts w:ascii="Sakkal Majalla" w:hAnsi="Sakkal Majalla" w:cs="Sakkal Majalla" w:hint="cs"/>
                <w:rtl/>
              </w:rPr>
              <w:t>–</w:t>
            </w:r>
            <w:r w:rsidRPr="00CC61E8">
              <w:rPr>
                <w:rFonts w:cs="B Nazanin" w:hint="cs"/>
                <w:rtl/>
              </w:rPr>
              <w:t xml:space="preserve"> هر دو بخش گوش خارجی و مجرای گوش تشکیل نشده است.</w:t>
            </w:r>
          </w:p>
        </w:tc>
      </w:tr>
      <w:tr w:rsidR="00A83656" w:rsidRPr="00CC61E8" w14:paraId="24980E4F" w14:textId="77777777" w:rsidTr="004C4756">
        <w:trPr>
          <w:cantSplit/>
        </w:trPr>
        <w:tc>
          <w:tcPr>
            <w:tcW w:w="794" w:type="dxa"/>
          </w:tcPr>
          <w:p w14:paraId="4AC7EE82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15C0F3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69B30E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A070F6F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25030335" w14:textId="77777777" w:rsidTr="004C4756">
        <w:trPr>
          <w:cantSplit/>
        </w:trPr>
        <w:tc>
          <w:tcPr>
            <w:tcW w:w="794" w:type="dxa"/>
          </w:tcPr>
          <w:p w14:paraId="4BE7C5CD" w14:textId="77777777" w:rsidR="00DA6CEC" w:rsidRPr="00CC61E8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9C3752" w14:textId="41F0ECB8" w:rsidR="00DA6CEC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5BE20DF5" w14:textId="77777777" w:rsidTr="004C4756">
        <w:trPr>
          <w:cantSplit/>
        </w:trPr>
        <w:tc>
          <w:tcPr>
            <w:tcW w:w="794" w:type="dxa"/>
          </w:tcPr>
          <w:p w14:paraId="7F9EC77D" w14:textId="77777777" w:rsidR="00DA6CEC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0958124E" w14:textId="77777777" w:rsidR="00DA6CEC" w:rsidRPr="00CC61E8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2C2F29C" w14:textId="77777777" w:rsidR="00DA6CEC" w:rsidRPr="00CC61E8" w:rsidRDefault="004C4756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تعر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ف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ناهنجار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گوش و مجرا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واژه "آنوش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" به چه معن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است:</w:t>
            </w:r>
          </w:p>
        </w:tc>
      </w:tr>
      <w:tr w:rsidR="00CC61E8" w:rsidRPr="00CC61E8" w14:paraId="6F679894" w14:textId="77777777" w:rsidTr="004C4756">
        <w:trPr>
          <w:cantSplit/>
        </w:trPr>
        <w:tc>
          <w:tcPr>
            <w:tcW w:w="794" w:type="dxa"/>
          </w:tcPr>
          <w:p w14:paraId="0A3E4E31" w14:textId="77777777" w:rsidR="004C4756" w:rsidRPr="00CC61E8" w:rsidRDefault="004C4756" w:rsidP="004C475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4A6DA5" w14:textId="77777777" w:rsidR="004C4756" w:rsidRPr="00CC61E8" w:rsidRDefault="004C4756" w:rsidP="004C47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95CFD21" w14:textId="77777777" w:rsidR="004C4756" w:rsidRPr="00CC61E8" w:rsidRDefault="004C4756" w:rsidP="004C475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وقتی مجرای گوش وجود دارد ولی بسته است </w:t>
            </w:r>
          </w:p>
        </w:tc>
      </w:tr>
      <w:tr w:rsidR="00CC61E8" w:rsidRPr="00CC61E8" w14:paraId="5DAC5B6D" w14:textId="77777777" w:rsidTr="004C4756">
        <w:trPr>
          <w:cantSplit/>
        </w:trPr>
        <w:tc>
          <w:tcPr>
            <w:tcW w:w="794" w:type="dxa"/>
          </w:tcPr>
          <w:p w14:paraId="74554B71" w14:textId="77777777" w:rsidR="004C4756" w:rsidRPr="00CC61E8" w:rsidRDefault="004C4756" w:rsidP="004C475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3C1AA0" w14:textId="77777777" w:rsidR="004C4756" w:rsidRPr="00CC61E8" w:rsidRDefault="004C4756" w:rsidP="004C47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D6273F" w14:textId="77777777" w:rsidR="004C4756" w:rsidRPr="00CC61E8" w:rsidRDefault="004C4756" w:rsidP="004C475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وقتی لاله گوش وجود دارد و لی مجرای گوش بسته است </w:t>
            </w:r>
          </w:p>
        </w:tc>
      </w:tr>
      <w:tr w:rsidR="00CC61E8" w:rsidRPr="00CC61E8" w14:paraId="6B36F71B" w14:textId="77777777" w:rsidTr="004C4756">
        <w:trPr>
          <w:cantSplit/>
        </w:trPr>
        <w:tc>
          <w:tcPr>
            <w:tcW w:w="794" w:type="dxa"/>
          </w:tcPr>
          <w:p w14:paraId="383C3FA3" w14:textId="77777777" w:rsidR="004C4756" w:rsidRPr="00CC61E8" w:rsidRDefault="004C4756" w:rsidP="004C475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621E49" w14:textId="77777777" w:rsidR="004C4756" w:rsidRPr="00CC61E8" w:rsidRDefault="004C4756" w:rsidP="004C47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30E110" w14:textId="77777777" w:rsidR="004C4756" w:rsidRPr="00CC61E8" w:rsidRDefault="004C4756" w:rsidP="004C475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وقتی بطور کامل هر دو بخش گوش خارجی و مجرای گوش تشکیل نشده است. </w:t>
            </w:r>
          </w:p>
        </w:tc>
      </w:tr>
      <w:tr w:rsidR="00CC61E8" w:rsidRPr="00CC61E8" w14:paraId="6DC182E1" w14:textId="77777777" w:rsidTr="004C4756">
        <w:trPr>
          <w:cantSplit/>
        </w:trPr>
        <w:tc>
          <w:tcPr>
            <w:tcW w:w="794" w:type="dxa"/>
          </w:tcPr>
          <w:p w14:paraId="36B2ADE9" w14:textId="77777777" w:rsidR="004C4756" w:rsidRPr="00CC61E8" w:rsidRDefault="004C4756" w:rsidP="004C475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C69B15" w14:textId="77777777" w:rsidR="004C4756" w:rsidRPr="00CC61E8" w:rsidRDefault="004C4756" w:rsidP="004C47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3873DC" w14:textId="77777777" w:rsidR="004C4756" w:rsidRPr="00CC61E8" w:rsidRDefault="004C4756" w:rsidP="004C475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وقتی لاله گوش وجود ندارد و مجرای گوش بسته  است.</w:t>
            </w:r>
          </w:p>
        </w:tc>
      </w:tr>
      <w:tr w:rsidR="00A83656" w:rsidRPr="00CC61E8" w14:paraId="05B5C04A" w14:textId="77777777" w:rsidTr="004C4756">
        <w:trPr>
          <w:cantSplit/>
        </w:trPr>
        <w:tc>
          <w:tcPr>
            <w:tcW w:w="794" w:type="dxa"/>
          </w:tcPr>
          <w:p w14:paraId="33C6E847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C9B871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9E8677" w14:textId="77777777" w:rsidR="00DA6CEC" w:rsidRPr="00CC61E8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49943D1" w14:textId="77777777" w:rsidR="005110C8" w:rsidRPr="00CC61E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5442889E" w14:textId="77777777" w:rsidTr="00454DF0">
        <w:trPr>
          <w:cantSplit/>
        </w:trPr>
        <w:tc>
          <w:tcPr>
            <w:tcW w:w="794" w:type="dxa"/>
            <w:shd w:val="clear" w:color="auto" w:fill="auto"/>
          </w:tcPr>
          <w:p w14:paraId="66CB98CB" w14:textId="77777777" w:rsidR="00305037" w:rsidRPr="00CC61E8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B184DB" w14:textId="52B63665" w:rsidR="00305037" w:rsidRPr="00CC61E8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099ABACD" w14:textId="77777777" w:rsidTr="00454DF0">
        <w:trPr>
          <w:cantSplit/>
        </w:trPr>
        <w:tc>
          <w:tcPr>
            <w:tcW w:w="794" w:type="dxa"/>
          </w:tcPr>
          <w:p w14:paraId="1780050B" w14:textId="77777777" w:rsidR="00305037" w:rsidRPr="00CC61E8" w:rsidRDefault="001117E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254E4333" w14:textId="77777777" w:rsidR="00454DF0" w:rsidRPr="00CC61E8" w:rsidRDefault="00305037" w:rsidP="00454DF0">
            <w:pPr>
              <w:pStyle w:val="a0"/>
              <w:keepNext/>
              <w:keepLines/>
              <w:rPr>
                <w:rFonts w:asciiTheme="majorBidi" w:hAnsiTheme="majorBidi" w:cs="B Nazanin"/>
                <w:rtl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674CAF4" w14:textId="77777777" w:rsidR="00305037" w:rsidRPr="00CC61E8" w:rsidRDefault="00454DF0" w:rsidP="00454DF0">
            <w:pPr>
              <w:rPr>
                <w:rStyle w:val="StyleComplexNazanin"/>
                <w:rFonts w:ascii="Times New Roman" w:hAnsi="Times New Roman" w:cs="B Nazanin"/>
                <w:b/>
                <w:bCs/>
                <w:rtl/>
                <w:lang w:bidi="fa-IR"/>
              </w:rPr>
            </w:pPr>
            <w:r w:rsidRPr="00CC61E8">
              <w:rPr>
                <w:rFonts w:cs="B Nazanin" w:hint="cs"/>
                <w:b/>
                <w:bCs/>
                <w:rtl/>
              </w:rPr>
              <w:t>در مراقبت 15-14 روزگی از نظر شنوایی در صورتیکه غربالگری و ارزیابی 5-3 روزگی نوزاد انجام نشده باشد کدام  اقدام نادرست است:</w:t>
            </w:r>
          </w:p>
        </w:tc>
      </w:tr>
      <w:tr w:rsidR="00CC61E8" w:rsidRPr="00CC61E8" w14:paraId="78943108" w14:textId="77777777" w:rsidTr="00454DF0">
        <w:trPr>
          <w:cantSplit/>
        </w:trPr>
        <w:tc>
          <w:tcPr>
            <w:tcW w:w="794" w:type="dxa"/>
          </w:tcPr>
          <w:p w14:paraId="0FFCFAE1" w14:textId="77777777" w:rsidR="00454DF0" w:rsidRPr="00CC61E8" w:rsidRDefault="00454DF0" w:rsidP="00454D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314A40" w14:textId="77777777" w:rsidR="00454DF0" w:rsidRPr="00CC61E8" w:rsidRDefault="00454DF0" w:rsidP="00454D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FA6226" w14:textId="77777777" w:rsidR="00454DF0" w:rsidRPr="00CC61E8" w:rsidRDefault="00454DF0" w:rsidP="00454DF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ابتدا باید نوزاد از نظر عوامل خطر شنوایی 3- 5 روزگی بررسی شود.</w:t>
            </w:r>
          </w:p>
        </w:tc>
      </w:tr>
      <w:tr w:rsidR="00CC61E8" w:rsidRPr="00CC61E8" w14:paraId="77992145" w14:textId="77777777" w:rsidTr="00454DF0">
        <w:trPr>
          <w:cantSplit/>
        </w:trPr>
        <w:tc>
          <w:tcPr>
            <w:tcW w:w="794" w:type="dxa"/>
          </w:tcPr>
          <w:p w14:paraId="6829E8F4" w14:textId="77777777" w:rsidR="00454DF0" w:rsidRPr="00CC61E8" w:rsidRDefault="00454DF0" w:rsidP="00454D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DACBF5" w14:textId="77777777" w:rsidR="00454DF0" w:rsidRPr="00CC61E8" w:rsidRDefault="00454DF0" w:rsidP="00454D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CF3E63" w14:textId="77777777" w:rsidR="00454DF0" w:rsidRPr="00CC61E8" w:rsidRDefault="00454DF0" w:rsidP="00454DF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نیازی به ارزیابی 5-3 روزگی نیست و مراقبت 14-15 روزگی کافی است.</w:t>
            </w:r>
          </w:p>
        </w:tc>
      </w:tr>
      <w:tr w:rsidR="00CC61E8" w:rsidRPr="00CC61E8" w14:paraId="41A89AEC" w14:textId="77777777" w:rsidTr="00454DF0">
        <w:trPr>
          <w:cantSplit/>
        </w:trPr>
        <w:tc>
          <w:tcPr>
            <w:tcW w:w="794" w:type="dxa"/>
          </w:tcPr>
          <w:p w14:paraId="489E54F1" w14:textId="77777777" w:rsidR="00454DF0" w:rsidRPr="00CC61E8" w:rsidRDefault="00454DF0" w:rsidP="00454D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2D8B92" w14:textId="77777777" w:rsidR="00454DF0" w:rsidRPr="00CC61E8" w:rsidRDefault="00454DF0" w:rsidP="00454D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506111" w14:textId="77777777" w:rsidR="00454DF0" w:rsidRPr="00CC61E8" w:rsidRDefault="00454DF0" w:rsidP="00454DF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باید برای انجام تست های شنوایی </w:t>
            </w:r>
            <w:r w:rsidRPr="00CC61E8">
              <w:rPr>
                <w:rFonts w:cs="B Nazanin"/>
              </w:rPr>
              <w:t>OAE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 </w:t>
            </w:r>
            <w:r w:rsidRPr="00CC61E8">
              <w:rPr>
                <w:rFonts w:cs="B Nazanin" w:hint="cs"/>
                <w:rtl/>
              </w:rPr>
              <w:t xml:space="preserve">و </w:t>
            </w:r>
            <w:r w:rsidRPr="00CC61E8">
              <w:rPr>
                <w:rFonts w:cs="B Nazanin"/>
              </w:rPr>
              <w:t xml:space="preserve">AABR </w:t>
            </w:r>
            <w:r w:rsidRPr="00CC61E8">
              <w:rPr>
                <w:rFonts w:cs="B Nazanin" w:hint="cs"/>
                <w:rtl/>
              </w:rPr>
              <w:t xml:space="preserve">  به مرکز شنوایی شناسی ارجاع شود.</w:t>
            </w:r>
          </w:p>
        </w:tc>
      </w:tr>
      <w:tr w:rsidR="00CC61E8" w:rsidRPr="00CC61E8" w14:paraId="0B4004FC" w14:textId="77777777" w:rsidTr="00454DF0">
        <w:trPr>
          <w:cantSplit/>
        </w:trPr>
        <w:tc>
          <w:tcPr>
            <w:tcW w:w="794" w:type="dxa"/>
          </w:tcPr>
          <w:p w14:paraId="7C4C3017" w14:textId="77777777" w:rsidR="00454DF0" w:rsidRPr="00CC61E8" w:rsidRDefault="00454DF0" w:rsidP="00454D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DDD2D3" w14:textId="77777777" w:rsidR="00454DF0" w:rsidRPr="00CC61E8" w:rsidRDefault="00454DF0" w:rsidP="00454D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EDB4DC" w14:textId="77777777" w:rsidR="00454DF0" w:rsidRPr="00CC61E8" w:rsidRDefault="00454DF0" w:rsidP="00454DF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پرسش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های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عامل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خطر</w:t>
            </w:r>
            <w:r w:rsidRPr="00CC61E8">
              <w:rPr>
                <w:rFonts w:cs="B Nazanin"/>
                <w:rtl/>
              </w:rPr>
              <w:t xml:space="preserve"> 15-14 </w:t>
            </w:r>
            <w:r w:rsidRPr="00CC61E8">
              <w:rPr>
                <w:rFonts w:cs="B Nazanin" w:hint="cs"/>
                <w:rtl/>
              </w:rPr>
              <w:t>روزگی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والدین سئوال شود .</w:t>
            </w:r>
          </w:p>
        </w:tc>
      </w:tr>
      <w:tr w:rsidR="00A83656" w:rsidRPr="00CC61E8" w14:paraId="4917AC68" w14:textId="77777777" w:rsidTr="00454DF0">
        <w:trPr>
          <w:cantSplit/>
        </w:trPr>
        <w:tc>
          <w:tcPr>
            <w:tcW w:w="794" w:type="dxa"/>
          </w:tcPr>
          <w:p w14:paraId="320BFFB4" w14:textId="77777777" w:rsidR="00A83656" w:rsidRPr="00CC61E8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15D7329" w14:textId="77777777" w:rsidR="00A83656" w:rsidRPr="00CC61E8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3DFAAF" w14:textId="77777777" w:rsidR="00305037" w:rsidRPr="00CC61E8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526F0676" w14:textId="77777777" w:rsidTr="00454DF0">
        <w:trPr>
          <w:cantSplit/>
        </w:trPr>
        <w:tc>
          <w:tcPr>
            <w:tcW w:w="794" w:type="dxa"/>
            <w:shd w:val="clear" w:color="auto" w:fill="auto"/>
          </w:tcPr>
          <w:p w14:paraId="60C6CA70" w14:textId="77777777" w:rsidR="00305037" w:rsidRPr="00CC61E8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5113BD" w14:textId="33519B95" w:rsidR="00305037" w:rsidRPr="00CC61E8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4C8957FE" w14:textId="77777777" w:rsidTr="00454DF0">
        <w:trPr>
          <w:cantSplit/>
        </w:trPr>
        <w:tc>
          <w:tcPr>
            <w:tcW w:w="794" w:type="dxa"/>
          </w:tcPr>
          <w:p w14:paraId="0857BDAE" w14:textId="77777777" w:rsidR="00305037" w:rsidRPr="00CC61E8" w:rsidRDefault="001117E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29146366" w14:textId="77777777" w:rsidR="00305037" w:rsidRPr="00CC61E8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E3619D2" w14:textId="77777777" w:rsidR="00305037" w:rsidRPr="00CC61E8" w:rsidRDefault="00454DF0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کدام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پرسش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خطر ز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ارز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5-3 روزگ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15-14 روزگ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مشترک است:</w:t>
            </w:r>
          </w:p>
        </w:tc>
      </w:tr>
      <w:tr w:rsidR="00CC61E8" w:rsidRPr="00CC61E8" w14:paraId="36B5D741" w14:textId="77777777" w:rsidTr="00454DF0">
        <w:trPr>
          <w:cantSplit/>
        </w:trPr>
        <w:tc>
          <w:tcPr>
            <w:tcW w:w="794" w:type="dxa"/>
          </w:tcPr>
          <w:p w14:paraId="4C0188C9" w14:textId="77777777" w:rsidR="00454DF0" w:rsidRPr="00CC61E8" w:rsidRDefault="00454DF0" w:rsidP="00454D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E954DE" w14:textId="77777777" w:rsidR="00454DF0" w:rsidRPr="00CC61E8" w:rsidRDefault="00454DF0" w:rsidP="00454D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F69BE4A" w14:textId="77777777" w:rsidR="00454DF0" w:rsidRPr="00CC61E8" w:rsidRDefault="00454DF0" w:rsidP="00454DF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وجود سابقه خانوادگی کم شنوایی دائمی دوران کودکی در خویشان درجه یک نوزاد</w:t>
            </w:r>
          </w:p>
        </w:tc>
      </w:tr>
      <w:tr w:rsidR="00CC61E8" w:rsidRPr="00CC61E8" w14:paraId="2CE8B3A1" w14:textId="77777777" w:rsidTr="00454DF0">
        <w:trPr>
          <w:cantSplit/>
        </w:trPr>
        <w:tc>
          <w:tcPr>
            <w:tcW w:w="794" w:type="dxa"/>
          </w:tcPr>
          <w:p w14:paraId="790F9F31" w14:textId="77777777" w:rsidR="00454DF0" w:rsidRPr="00CC61E8" w:rsidRDefault="00454DF0" w:rsidP="00454D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5B1F0C" w14:textId="77777777" w:rsidR="00454DF0" w:rsidRPr="00CC61E8" w:rsidRDefault="00454DF0" w:rsidP="00454D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C30021" w14:textId="77777777" w:rsidR="00454DF0" w:rsidRPr="00CC61E8" w:rsidRDefault="00454DF0" w:rsidP="00454DF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سابقه ضربه به سر ( بخصوص مواردی که با از دست رفتن هوشیاری نوزاد همراه است)</w:t>
            </w:r>
          </w:p>
        </w:tc>
      </w:tr>
      <w:tr w:rsidR="00CC61E8" w:rsidRPr="00CC61E8" w14:paraId="5BFB0655" w14:textId="77777777" w:rsidTr="00454DF0">
        <w:trPr>
          <w:cantSplit/>
        </w:trPr>
        <w:tc>
          <w:tcPr>
            <w:tcW w:w="794" w:type="dxa"/>
          </w:tcPr>
          <w:p w14:paraId="763FDF75" w14:textId="77777777" w:rsidR="00454DF0" w:rsidRPr="00CC61E8" w:rsidRDefault="00454DF0" w:rsidP="00454D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6C7FA5" w14:textId="77777777" w:rsidR="00454DF0" w:rsidRPr="00CC61E8" w:rsidRDefault="00454DF0" w:rsidP="00454D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C69A565" w14:textId="77777777" w:rsidR="00454DF0" w:rsidRPr="00CC61E8" w:rsidRDefault="00454DF0" w:rsidP="00454DF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سابقه بستری نوزاد بمدت 48 ساعت یا بیشتر در بخش نوزادان یا مراقبت های ویژه </w:t>
            </w:r>
          </w:p>
        </w:tc>
      </w:tr>
      <w:tr w:rsidR="00CC61E8" w:rsidRPr="00CC61E8" w14:paraId="74B869DD" w14:textId="77777777" w:rsidTr="00454DF0">
        <w:trPr>
          <w:cantSplit/>
        </w:trPr>
        <w:tc>
          <w:tcPr>
            <w:tcW w:w="794" w:type="dxa"/>
          </w:tcPr>
          <w:p w14:paraId="482EC145" w14:textId="77777777" w:rsidR="00454DF0" w:rsidRPr="00CC61E8" w:rsidRDefault="00454DF0" w:rsidP="00454D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B95E77" w14:textId="77777777" w:rsidR="00454DF0" w:rsidRPr="00CC61E8" w:rsidRDefault="00454DF0" w:rsidP="00454D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69D260" w14:textId="77777777" w:rsidR="00454DF0" w:rsidRPr="00CC61E8" w:rsidRDefault="00454DF0" w:rsidP="003732EF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تولد زودرس نوزاد (کمتر از 37 هفته بارداری)</w:t>
            </w:r>
          </w:p>
        </w:tc>
      </w:tr>
      <w:tr w:rsidR="00A83656" w:rsidRPr="00CC61E8" w14:paraId="6E1A16FA" w14:textId="77777777" w:rsidTr="00454DF0">
        <w:trPr>
          <w:cantSplit/>
        </w:trPr>
        <w:tc>
          <w:tcPr>
            <w:tcW w:w="794" w:type="dxa"/>
          </w:tcPr>
          <w:p w14:paraId="61C23DF1" w14:textId="77777777" w:rsidR="00A83656" w:rsidRPr="00CC61E8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CF2DB9" w14:textId="77777777" w:rsidR="00A83656" w:rsidRPr="00CC61E8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9F06FED" w14:textId="77777777" w:rsidR="00305037" w:rsidRPr="00CC61E8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5D4230B0" w14:textId="77777777" w:rsidTr="00454DF0">
        <w:trPr>
          <w:cantSplit/>
        </w:trPr>
        <w:tc>
          <w:tcPr>
            <w:tcW w:w="794" w:type="dxa"/>
            <w:shd w:val="clear" w:color="auto" w:fill="auto"/>
          </w:tcPr>
          <w:p w14:paraId="1802C1B9" w14:textId="77777777" w:rsidR="00305037" w:rsidRPr="00CC61E8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CE9BF7" w14:textId="5CCA6344" w:rsidR="00305037" w:rsidRPr="00CC61E8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5B17B530" w14:textId="77777777" w:rsidTr="00454DF0">
        <w:trPr>
          <w:cantSplit/>
        </w:trPr>
        <w:tc>
          <w:tcPr>
            <w:tcW w:w="794" w:type="dxa"/>
          </w:tcPr>
          <w:p w14:paraId="4F52C799" w14:textId="77777777" w:rsidR="00305037" w:rsidRPr="00CC61E8" w:rsidRDefault="001117E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35C0157E" w14:textId="77777777" w:rsidR="00305037" w:rsidRPr="00CC61E8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505659B" w14:textId="77777777" w:rsidR="00305037" w:rsidRPr="00CC61E8" w:rsidRDefault="00454DF0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کدام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موارد ز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پرسش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خطر کم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مراقبت 15-14 روزگ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است:</w:t>
            </w:r>
          </w:p>
        </w:tc>
      </w:tr>
      <w:tr w:rsidR="00CC61E8" w:rsidRPr="00CC61E8" w14:paraId="52FB5B33" w14:textId="77777777" w:rsidTr="00454DF0">
        <w:trPr>
          <w:cantSplit/>
        </w:trPr>
        <w:tc>
          <w:tcPr>
            <w:tcW w:w="794" w:type="dxa"/>
          </w:tcPr>
          <w:p w14:paraId="378ED006" w14:textId="77777777" w:rsidR="00454DF0" w:rsidRPr="00CC61E8" w:rsidRDefault="00454DF0" w:rsidP="00454D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CF4AFF" w14:textId="77777777" w:rsidR="00454DF0" w:rsidRPr="00CC61E8" w:rsidRDefault="00454DF0" w:rsidP="00454D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7D0A27" w14:textId="77777777" w:rsidR="00454DF0" w:rsidRPr="00CC61E8" w:rsidRDefault="00454DF0" w:rsidP="00454DF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ابتلای مادر در دوران بارداری به یکی از بیماریهای عفونی </w:t>
            </w:r>
            <w:r w:rsidRPr="00CC61E8">
              <w:rPr>
                <w:rFonts w:cs="B Nazanin"/>
              </w:rPr>
              <w:t>TORCH)</w:t>
            </w:r>
            <w:r w:rsidRPr="00CC61E8">
              <w:rPr>
                <w:rFonts w:cs="B Nazanin" w:hint="cs"/>
                <w:rtl/>
              </w:rPr>
              <w:t>) مانند سرخجه ، سفلیس و....</w:t>
            </w:r>
          </w:p>
        </w:tc>
      </w:tr>
      <w:tr w:rsidR="00CC61E8" w:rsidRPr="00CC61E8" w14:paraId="2BE175C1" w14:textId="77777777" w:rsidTr="00454DF0">
        <w:trPr>
          <w:cantSplit/>
        </w:trPr>
        <w:tc>
          <w:tcPr>
            <w:tcW w:w="794" w:type="dxa"/>
          </w:tcPr>
          <w:p w14:paraId="0FE695FD" w14:textId="77777777" w:rsidR="00454DF0" w:rsidRPr="00CC61E8" w:rsidRDefault="00454DF0" w:rsidP="00454D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14B1F3" w14:textId="77777777" w:rsidR="00454DF0" w:rsidRPr="00CC61E8" w:rsidRDefault="00454DF0" w:rsidP="00454D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FB831A" w14:textId="77777777" w:rsidR="00454DF0" w:rsidRPr="00CC61E8" w:rsidRDefault="00454DF0" w:rsidP="00454DF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سابقه بستری نوزاد بمدت 48 ساعت یا بیشتر در بخش نوزادان یا مراقبت های ویژه </w:t>
            </w:r>
          </w:p>
        </w:tc>
      </w:tr>
      <w:tr w:rsidR="00CC61E8" w:rsidRPr="00CC61E8" w14:paraId="42847646" w14:textId="77777777" w:rsidTr="00454DF0">
        <w:trPr>
          <w:cantSplit/>
        </w:trPr>
        <w:tc>
          <w:tcPr>
            <w:tcW w:w="794" w:type="dxa"/>
          </w:tcPr>
          <w:p w14:paraId="036F49E1" w14:textId="77777777" w:rsidR="00454DF0" w:rsidRPr="00CC61E8" w:rsidRDefault="00454DF0" w:rsidP="00454D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71EB44" w14:textId="77777777" w:rsidR="00454DF0" w:rsidRPr="00CC61E8" w:rsidRDefault="00454DF0" w:rsidP="00454D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05B8830" w14:textId="77777777" w:rsidR="00454DF0" w:rsidRPr="00CC61E8" w:rsidRDefault="00454DF0" w:rsidP="00454DF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وجود ناهنجاری در سر و صورت مانند شکاف کام ، شکاف لب ، وجود یک دسته موی سفید روی پیشانی و .....</w:t>
            </w:r>
          </w:p>
        </w:tc>
      </w:tr>
      <w:tr w:rsidR="00CC61E8" w:rsidRPr="00CC61E8" w14:paraId="765C835D" w14:textId="77777777" w:rsidTr="00454DF0">
        <w:trPr>
          <w:cantSplit/>
        </w:trPr>
        <w:tc>
          <w:tcPr>
            <w:tcW w:w="794" w:type="dxa"/>
          </w:tcPr>
          <w:p w14:paraId="6EBA374A" w14:textId="77777777" w:rsidR="00454DF0" w:rsidRPr="00CC61E8" w:rsidRDefault="00454DF0" w:rsidP="00454D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E8063E" w14:textId="77777777" w:rsidR="00454DF0" w:rsidRPr="00CC61E8" w:rsidRDefault="00454DF0" w:rsidP="00454D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8447C2B" w14:textId="77777777" w:rsidR="00454DF0" w:rsidRPr="00CC61E8" w:rsidRDefault="00454DF0" w:rsidP="00454DF0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وجود سابقه کم شنوایی دائمی در دوران کودکی در خویشان نزدیک نوزاد </w:t>
            </w:r>
          </w:p>
        </w:tc>
      </w:tr>
      <w:tr w:rsidR="00A83656" w:rsidRPr="00CC61E8" w14:paraId="638A017C" w14:textId="77777777" w:rsidTr="00454DF0">
        <w:trPr>
          <w:cantSplit/>
        </w:trPr>
        <w:tc>
          <w:tcPr>
            <w:tcW w:w="794" w:type="dxa"/>
          </w:tcPr>
          <w:p w14:paraId="56288FD4" w14:textId="77777777" w:rsidR="00A83656" w:rsidRPr="00CC61E8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229A65" w14:textId="77777777" w:rsidR="00A83656" w:rsidRPr="00CC61E8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067E85C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44DD9C29" w14:textId="77777777" w:rsidTr="00523FF8">
        <w:trPr>
          <w:cantSplit/>
        </w:trPr>
        <w:tc>
          <w:tcPr>
            <w:tcW w:w="794" w:type="dxa"/>
            <w:shd w:val="clear" w:color="auto" w:fill="auto"/>
          </w:tcPr>
          <w:p w14:paraId="6D49E3FE" w14:textId="77777777" w:rsidR="001218DE" w:rsidRPr="00CC61E8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6BC678E" w14:textId="5B4F141F" w:rsidR="001218DE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68C47A2C" w14:textId="77777777" w:rsidTr="00523FF8">
        <w:trPr>
          <w:cantSplit/>
        </w:trPr>
        <w:tc>
          <w:tcPr>
            <w:tcW w:w="794" w:type="dxa"/>
          </w:tcPr>
          <w:p w14:paraId="04BCA81D" w14:textId="77777777" w:rsidR="001218DE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548A247F" w14:textId="77777777" w:rsidR="001218DE" w:rsidRPr="00CC61E8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2A6EC4F" w14:textId="77777777" w:rsidR="001218DE" w:rsidRPr="00CC61E8" w:rsidRDefault="00523FF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هنگام انجام مراقبت 15-14 روزگ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 چنانچه نوزاد عوامل خطر 15-14 روزگ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 نداشته باشد و 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تست گس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صوت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گوش)  (  </w:t>
            </w:r>
            <w:r w:rsidRPr="00CC61E8">
              <w:rPr>
                <w:rStyle w:val="StyleComplexNazanin"/>
                <w:rFonts w:asciiTheme="majorBidi" w:hAnsiTheme="majorBidi" w:cs="B Nazanin"/>
                <w:lang w:bidi="fa-IR"/>
              </w:rPr>
              <w:t>OAE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ارجاع و 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تست پاسخ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ساقه مغز) (  </w:t>
            </w:r>
            <w:r w:rsidRPr="00CC61E8">
              <w:rPr>
                <w:rStyle w:val="StyleComplexNazanin"/>
                <w:rFonts w:asciiTheme="majorBidi" w:hAnsiTheme="majorBidi" w:cs="B Nazanin"/>
                <w:lang w:bidi="fa-IR"/>
              </w:rPr>
              <w:t>AABR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“گذر"  باشد چه اقدام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انجام 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ده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؟</w:t>
            </w:r>
          </w:p>
        </w:tc>
      </w:tr>
      <w:tr w:rsidR="00CC61E8" w:rsidRPr="00CC61E8" w14:paraId="2CF58E85" w14:textId="77777777" w:rsidTr="00523FF8">
        <w:trPr>
          <w:cantSplit/>
        </w:trPr>
        <w:tc>
          <w:tcPr>
            <w:tcW w:w="794" w:type="dxa"/>
          </w:tcPr>
          <w:p w14:paraId="548FE444" w14:textId="77777777" w:rsidR="00523FF8" w:rsidRPr="00CC61E8" w:rsidRDefault="00523FF8" w:rsidP="00523F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34EF54" w14:textId="77777777" w:rsidR="00523FF8" w:rsidRPr="00CC61E8" w:rsidRDefault="00523FF8" w:rsidP="00523F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CE2F34" w14:textId="77777777" w:rsidR="00523FF8" w:rsidRPr="00CC61E8" w:rsidRDefault="00523FF8" w:rsidP="00523FF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 نوزاد در دسته " مشکل شنوایی ندارد" طبقه بندی می شود.</w:t>
            </w:r>
          </w:p>
        </w:tc>
      </w:tr>
      <w:tr w:rsidR="00CC61E8" w:rsidRPr="00CC61E8" w14:paraId="512CD66B" w14:textId="77777777" w:rsidTr="00523FF8">
        <w:trPr>
          <w:cantSplit/>
        </w:trPr>
        <w:tc>
          <w:tcPr>
            <w:tcW w:w="794" w:type="dxa"/>
          </w:tcPr>
          <w:p w14:paraId="636959BC" w14:textId="77777777" w:rsidR="00523FF8" w:rsidRPr="00CC61E8" w:rsidRDefault="00523FF8" w:rsidP="00523F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A45DD5" w14:textId="77777777" w:rsidR="00523FF8" w:rsidRPr="00CC61E8" w:rsidRDefault="00523FF8" w:rsidP="00523F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B09ABB" w14:textId="77777777" w:rsidR="00523FF8" w:rsidRPr="00CC61E8" w:rsidRDefault="00523FF8" w:rsidP="00523FF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نوزاد را برای ارزیابی از نظر اختلالات گوش میانی (مانا) به پزشک ارجاع می دهیم. </w:t>
            </w:r>
          </w:p>
        </w:tc>
      </w:tr>
      <w:tr w:rsidR="00CC61E8" w:rsidRPr="00CC61E8" w14:paraId="3506643A" w14:textId="77777777" w:rsidTr="00523FF8">
        <w:trPr>
          <w:cantSplit/>
        </w:trPr>
        <w:tc>
          <w:tcPr>
            <w:tcW w:w="794" w:type="dxa"/>
          </w:tcPr>
          <w:p w14:paraId="402AA295" w14:textId="77777777" w:rsidR="00523FF8" w:rsidRPr="00CC61E8" w:rsidRDefault="00523FF8" w:rsidP="00523F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AC148E" w14:textId="77777777" w:rsidR="00523FF8" w:rsidRPr="00CC61E8" w:rsidRDefault="00523FF8" w:rsidP="00523F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A9D7109" w14:textId="77777777" w:rsidR="00523FF8" w:rsidRPr="00CC61E8" w:rsidRDefault="00523FF8" w:rsidP="00523FF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نوزاد را برای انجام تست غربالگری </w:t>
            </w:r>
            <w:r w:rsidRPr="00CC61E8">
              <w:rPr>
                <w:rFonts w:cs="B Nazanin"/>
              </w:rPr>
              <w:t xml:space="preserve">OAE </w:t>
            </w:r>
            <w:r w:rsidRPr="00CC61E8">
              <w:rPr>
                <w:rFonts w:cs="B Nazanin" w:hint="cs"/>
                <w:rtl/>
              </w:rPr>
              <w:t xml:space="preserve">  و   </w:t>
            </w:r>
            <w:r w:rsidRPr="00CC61E8">
              <w:rPr>
                <w:rFonts w:cs="B Nazanin"/>
              </w:rPr>
              <w:t>AABR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 </w:t>
            </w:r>
            <w:r w:rsidRPr="00CC61E8">
              <w:rPr>
                <w:rFonts w:cs="B Nazanin" w:hint="cs"/>
                <w:rtl/>
              </w:rPr>
              <w:t xml:space="preserve">مجدد ارجاع می دهیم. </w:t>
            </w:r>
          </w:p>
        </w:tc>
      </w:tr>
      <w:tr w:rsidR="00CC61E8" w:rsidRPr="00CC61E8" w14:paraId="1A8F696A" w14:textId="77777777" w:rsidTr="00523FF8">
        <w:trPr>
          <w:cantSplit/>
        </w:trPr>
        <w:tc>
          <w:tcPr>
            <w:tcW w:w="794" w:type="dxa"/>
          </w:tcPr>
          <w:p w14:paraId="513FC582" w14:textId="77777777" w:rsidR="00523FF8" w:rsidRPr="00CC61E8" w:rsidRDefault="00523FF8" w:rsidP="00523F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88EE29" w14:textId="77777777" w:rsidR="00523FF8" w:rsidRPr="00CC61E8" w:rsidRDefault="00523FF8" w:rsidP="00523F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255DE2" w14:textId="77777777" w:rsidR="00523FF8" w:rsidRPr="00CC61E8" w:rsidRDefault="00523FF8" w:rsidP="00523FF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الف  و   ج</w:t>
            </w:r>
          </w:p>
        </w:tc>
      </w:tr>
      <w:tr w:rsidR="00A83656" w:rsidRPr="00CC61E8" w14:paraId="7EBFA8A3" w14:textId="77777777" w:rsidTr="00523FF8">
        <w:trPr>
          <w:cantSplit/>
        </w:trPr>
        <w:tc>
          <w:tcPr>
            <w:tcW w:w="794" w:type="dxa"/>
          </w:tcPr>
          <w:p w14:paraId="0ACBD7D6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23D56E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9B56097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3F0C7036" w14:textId="77777777" w:rsidTr="00523FF8">
        <w:trPr>
          <w:cantSplit/>
        </w:trPr>
        <w:tc>
          <w:tcPr>
            <w:tcW w:w="794" w:type="dxa"/>
            <w:shd w:val="clear" w:color="auto" w:fill="auto"/>
          </w:tcPr>
          <w:p w14:paraId="5E473F92" w14:textId="77777777" w:rsidR="001218DE" w:rsidRPr="00CC61E8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E5E9F26" w14:textId="03C3E319" w:rsidR="001218DE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48EA1BEB" w14:textId="77777777" w:rsidTr="00523FF8">
        <w:trPr>
          <w:cantSplit/>
        </w:trPr>
        <w:tc>
          <w:tcPr>
            <w:tcW w:w="794" w:type="dxa"/>
          </w:tcPr>
          <w:p w14:paraId="5B39A7C0" w14:textId="77777777" w:rsidR="001218DE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4DE54C50" w14:textId="77777777" w:rsidR="001218DE" w:rsidRPr="00CC61E8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0AD718D" w14:textId="77777777" w:rsidR="001218DE" w:rsidRPr="00CC61E8" w:rsidRDefault="00523FF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هنگام ارز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مراقبت 15- 14 روزگ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 چنانچه نوزاد عوامل خطر 15-14 روزگ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 نداشته باشد و 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تست پاسخ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ساقه مغز  (</w:t>
            </w:r>
            <w:r w:rsidRPr="00CC61E8">
              <w:rPr>
                <w:rStyle w:val="StyleComplexNazanin"/>
                <w:rFonts w:asciiTheme="majorBidi" w:hAnsiTheme="majorBidi" w:cs="B Nazanin"/>
                <w:lang w:bidi="fa-IR"/>
              </w:rPr>
              <w:t>AABR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)  ارجاع باشد چه اقدام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ضرور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 :</w:t>
            </w:r>
          </w:p>
        </w:tc>
      </w:tr>
      <w:tr w:rsidR="00CC61E8" w:rsidRPr="00CC61E8" w14:paraId="3722448C" w14:textId="77777777" w:rsidTr="00523FF8">
        <w:trPr>
          <w:cantSplit/>
        </w:trPr>
        <w:tc>
          <w:tcPr>
            <w:tcW w:w="794" w:type="dxa"/>
          </w:tcPr>
          <w:p w14:paraId="583DDD36" w14:textId="77777777" w:rsidR="00523FF8" w:rsidRPr="00CC61E8" w:rsidRDefault="00523FF8" w:rsidP="00523F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5C4E76" w14:textId="77777777" w:rsidR="00523FF8" w:rsidRPr="00CC61E8" w:rsidRDefault="00523FF8" w:rsidP="00523F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3AE9A5" w14:textId="77777777" w:rsidR="00523FF8" w:rsidRPr="00CC61E8" w:rsidRDefault="00523FF8" w:rsidP="00523FF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نوزاد را برای انجام آزمایش </w:t>
            </w:r>
            <w:r w:rsidRPr="00CC61E8">
              <w:rPr>
                <w:rFonts w:cs="B Nazanin"/>
              </w:rPr>
              <w:t>ABR</w:t>
            </w:r>
            <w:r w:rsidRPr="00CC61E8">
              <w:rPr>
                <w:rFonts w:cs="B Nazanin" w:hint="cs"/>
                <w:rtl/>
              </w:rPr>
              <w:t xml:space="preserve"> تشخیصی به مرکز شنوایی شناسی </w:t>
            </w:r>
            <w:r w:rsidRPr="00CC61E8">
              <w:rPr>
                <w:rFonts w:cs="B Nazanin"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ارجاع می</w:t>
            </w:r>
            <w:r w:rsidRPr="00CC61E8">
              <w:rPr>
                <w:rFonts w:cs="B Nazanin"/>
                <w:rtl/>
              </w:rPr>
              <w:softHyphen/>
            </w:r>
            <w:r w:rsidRPr="00CC61E8">
              <w:rPr>
                <w:rFonts w:cs="B Nazanin" w:hint="cs"/>
                <w:rtl/>
              </w:rPr>
              <w:t xml:space="preserve">دهیم. </w:t>
            </w:r>
          </w:p>
        </w:tc>
      </w:tr>
      <w:tr w:rsidR="00CC61E8" w:rsidRPr="00CC61E8" w14:paraId="35C136EA" w14:textId="77777777" w:rsidTr="00523FF8">
        <w:trPr>
          <w:cantSplit/>
        </w:trPr>
        <w:tc>
          <w:tcPr>
            <w:tcW w:w="794" w:type="dxa"/>
          </w:tcPr>
          <w:p w14:paraId="38AC6E06" w14:textId="77777777" w:rsidR="00523FF8" w:rsidRPr="00CC61E8" w:rsidRDefault="00523FF8" w:rsidP="00523F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05BABD" w14:textId="77777777" w:rsidR="00523FF8" w:rsidRPr="00CC61E8" w:rsidRDefault="00523FF8" w:rsidP="00523F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D9C757" w14:textId="77777777" w:rsidR="00523FF8" w:rsidRPr="00CC61E8" w:rsidRDefault="00523FF8" w:rsidP="00523FF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نوزاد را برای انجام آزمایش تشخیصی تمپانومتری 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مرکز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شناسی</w:t>
            </w:r>
            <w:r w:rsidRPr="00CC61E8">
              <w:rPr>
                <w:rFonts w:cs="B Nazanin"/>
                <w:rtl/>
              </w:rPr>
              <w:t xml:space="preserve">  </w:t>
            </w:r>
            <w:r w:rsidRPr="00CC61E8">
              <w:rPr>
                <w:rFonts w:cs="B Nazanin" w:hint="cs"/>
                <w:rtl/>
              </w:rPr>
              <w:t>ارجاع می دهیم.</w:t>
            </w:r>
          </w:p>
        </w:tc>
      </w:tr>
      <w:tr w:rsidR="00CC61E8" w:rsidRPr="00CC61E8" w14:paraId="60FA2877" w14:textId="77777777" w:rsidTr="00523FF8">
        <w:trPr>
          <w:cantSplit/>
        </w:trPr>
        <w:tc>
          <w:tcPr>
            <w:tcW w:w="794" w:type="dxa"/>
          </w:tcPr>
          <w:p w14:paraId="50646E79" w14:textId="77777777" w:rsidR="00523FF8" w:rsidRPr="00CC61E8" w:rsidRDefault="00523FF8" w:rsidP="00523F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EEEC07" w14:textId="77777777" w:rsidR="00523FF8" w:rsidRPr="00CC61E8" w:rsidRDefault="00523FF8" w:rsidP="00523F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E19ABD" w14:textId="77777777" w:rsidR="00523FF8" w:rsidRPr="00CC61E8" w:rsidRDefault="00523FF8" w:rsidP="00523FF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به والدین توصیه می کنیم در سن یک ماهگی نوزاد مراجعه کند. </w:t>
            </w:r>
          </w:p>
        </w:tc>
      </w:tr>
      <w:tr w:rsidR="00CC61E8" w:rsidRPr="00CC61E8" w14:paraId="70625903" w14:textId="77777777" w:rsidTr="00523FF8">
        <w:trPr>
          <w:cantSplit/>
        </w:trPr>
        <w:tc>
          <w:tcPr>
            <w:tcW w:w="794" w:type="dxa"/>
          </w:tcPr>
          <w:p w14:paraId="77EF34F8" w14:textId="77777777" w:rsidR="00523FF8" w:rsidRPr="00CC61E8" w:rsidRDefault="00523FF8" w:rsidP="00523F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D002D5" w14:textId="77777777" w:rsidR="00523FF8" w:rsidRPr="00CC61E8" w:rsidRDefault="00523FF8" w:rsidP="00523F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097F37" w14:textId="77777777" w:rsidR="00523FF8" w:rsidRPr="00CC61E8" w:rsidRDefault="00523FF8" w:rsidP="00523FF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همه موارد</w:t>
            </w:r>
          </w:p>
        </w:tc>
      </w:tr>
      <w:tr w:rsidR="00A83656" w:rsidRPr="00CC61E8" w14:paraId="26D46712" w14:textId="77777777" w:rsidTr="00523FF8">
        <w:trPr>
          <w:cantSplit/>
        </w:trPr>
        <w:tc>
          <w:tcPr>
            <w:tcW w:w="794" w:type="dxa"/>
          </w:tcPr>
          <w:p w14:paraId="07FDC7FF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EE3783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82E625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5562C9DB" w14:textId="77777777" w:rsidTr="00523FF8">
        <w:trPr>
          <w:cantSplit/>
        </w:trPr>
        <w:tc>
          <w:tcPr>
            <w:tcW w:w="794" w:type="dxa"/>
            <w:shd w:val="clear" w:color="auto" w:fill="auto"/>
          </w:tcPr>
          <w:p w14:paraId="61C3F3A7" w14:textId="77777777" w:rsidR="001218DE" w:rsidRPr="00CC61E8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67422F" w14:textId="0CEBF6E6" w:rsidR="001218DE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19700B0D" w14:textId="77777777" w:rsidTr="00523FF8">
        <w:trPr>
          <w:cantSplit/>
        </w:trPr>
        <w:tc>
          <w:tcPr>
            <w:tcW w:w="794" w:type="dxa"/>
          </w:tcPr>
          <w:p w14:paraId="49E6CD05" w14:textId="77777777" w:rsidR="001218DE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14:paraId="36541953" w14:textId="77777777" w:rsidR="001218DE" w:rsidRPr="00CC61E8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35C5D31" w14:textId="77777777" w:rsidR="001218DE" w:rsidRPr="00CC61E8" w:rsidRDefault="00523FF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هنگام ارز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مراقبت 15- 14 روزگ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 چنانچه نوزاد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عوامل خطر 15- 14 روزگ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 داشته باشد و 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تست پاسخ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ساقه مغز ( </w:t>
            </w:r>
            <w:r w:rsidRPr="00CC61E8">
              <w:rPr>
                <w:rStyle w:val="StyleComplexNazanin"/>
                <w:rFonts w:asciiTheme="majorBidi" w:hAnsiTheme="majorBidi" w:cs="B Nazanin"/>
                <w:lang w:bidi="fa-IR"/>
              </w:rPr>
              <w:t>AABR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(  گذر  باشد چه اقدام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ضرور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 :</w:t>
            </w:r>
          </w:p>
        </w:tc>
      </w:tr>
      <w:tr w:rsidR="00CC61E8" w:rsidRPr="00CC61E8" w14:paraId="24B02867" w14:textId="77777777" w:rsidTr="00523FF8">
        <w:trPr>
          <w:cantSplit/>
        </w:trPr>
        <w:tc>
          <w:tcPr>
            <w:tcW w:w="794" w:type="dxa"/>
          </w:tcPr>
          <w:p w14:paraId="7A64BAED" w14:textId="77777777" w:rsidR="00523FF8" w:rsidRPr="00CC61E8" w:rsidRDefault="00523FF8" w:rsidP="00523F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6401B3" w14:textId="77777777" w:rsidR="00523FF8" w:rsidRPr="00CC61E8" w:rsidRDefault="00523FF8" w:rsidP="00523F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A1DD35" w14:textId="77777777" w:rsidR="00523FF8" w:rsidRPr="00CC61E8" w:rsidRDefault="00523FF8" w:rsidP="00523FF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نوزاد برای انجام مراقبت های دوره ای کودک سالم در سن </w:t>
            </w:r>
            <w:r w:rsidRPr="00CC61E8">
              <w:rPr>
                <w:rFonts w:cs="B Nazanin" w:hint="cs"/>
                <w:b/>
                <w:bCs/>
                <w:rtl/>
              </w:rPr>
              <w:t>یک ماهگی</w:t>
            </w:r>
            <w:r w:rsidRPr="00CC61E8">
              <w:rPr>
                <w:rFonts w:cs="B Nazanin" w:hint="cs"/>
                <w:rtl/>
              </w:rPr>
              <w:t xml:space="preserve">  مراجعه و توسط مراقب/ بهورز مراقبت و ارزیابی شنوایی برای کودک  انجام شود.</w:t>
            </w:r>
          </w:p>
        </w:tc>
      </w:tr>
      <w:tr w:rsidR="00CC61E8" w:rsidRPr="00CC61E8" w14:paraId="3F6E5B4A" w14:textId="77777777" w:rsidTr="00523FF8">
        <w:trPr>
          <w:cantSplit/>
        </w:trPr>
        <w:tc>
          <w:tcPr>
            <w:tcW w:w="794" w:type="dxa"/>
          </w:tcPr>
          <w:p w14:paraId="150AAB59" w14:textId="77777777" w:rsidR="00523FF8" w:rsidRPr="00CC61E8" w:rsidRDefault="00523FF8" w:rsidP="00523F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5C2416" w14:textId="77777777" w:rsidR="00523FF8" w:rsidRPr="00CC61E8" w:rsidRDefault="00523FF8" w:rsidP="00523F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AE14705" w14:textId="77777777" w:rsidR="00523FF8" w:rsidRPr="00CC61E8" w:rsidRDefault="00523FF8" w:rsidP="00523FF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درخواست انجام آزمایش پاسخ شنوایی ساقه مغز به روش هدایت استخوانی و هوایی </w:t>
            </w:r>
            <w:r w:rsidRPr="00CC61E8">
              <w:rPr>
                <w:rFonts w:cs="B Nazanin"/>
              </w:rPr>
              <w:t>)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ABR 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 (</w:t>
            </w:r>
            <w:r w:rsidRPr="00CC61E8">
              <w:rPr>
                <w:rFonts w:cs="B Nazanin" w:hint="cs"/>
                <w:rtl/>
              </w:rPr>
              <w:t>تشخیصی در سن یکسالگی برای نوزاد ثبت شود و یکماه قبل از آن از طریق پیامک به والدین یادآوری شود.</w:t>
            </w:r>
          </w:p>
        </w:tc>
      </w:tr>
      <w:tr w:rsidR="00CC61E8" w:rsidRPr="00CC61E8" w14:paraId="406AEABB" w14:textId="77777777" w:rsidTr="00523FF8">
        <w:trPr>
          <w:cantSplit/>
        </w:trPr>
        <w:tc>
          <w:tcPr>
            <w:tcW w:w="794" w:type="dxa"/>
          </w:tcPr>
          <w:p w14:paraId="07B102DF" w14:textId="77777777" w:rsidR="00523FF8" w:rsidRPr="00CC61E8" w:rsidRDefault="00523FF8" w:rsidP="00523F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C7E873" w14:textId="77777777" w:rsidR="00523FF8" w:rsidRPr="00CC61E8" w:rsidRDefault="00523FF8" w:rsidP="00523F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C2D498A" w14:textId="77777777" w:rsidR="00523FF8" w:rsidRPr="00CC61E8" w:rsidRDefault="00523FF8" w:rsidP="00523FF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الف و ب </w:t>
            </w:r>
          </w:p>
        </w:tc>
      </w:tr>
      <w:tr w:rsidR="00CC61E8" w:rsidRPr="00CC61E8" w14:paraId="68719D5A" w14:textId="77777777" w:rsidTr="00523FF8">
        <w:trPr>
          <w:cantSplit/>
        </w:trPr>
        <w:tc>
          <w:tcPr>
            <w:tcW w:w="794" w:type="dxa"/>
          </w:tcPr>
          <w:p w14:paraId="60BBD93B" w14:textId="77777777" w:rsidR="00523FF8" w:rsidRPr="00CC61E8" w:rsidRDefault="00523FF8" w:rsidP="00523F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898959" w14:textId="77777777" w:rsidR="00523FF8" w:rsidRPr="00CC61E8" w:rsidRDefault="00523FF8" w:rsidP="00523F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66D7CD" w14:textId="77777777" w:rsidR="00523FF8" w:rsidRPr="00CC61E8" w:rsidRDefault="00523FF8" w:rsidP="00523FF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نوزاد برای انجام مراقبت های دوره ای کودک سالم در سن </w:t>
            </w:r>
            <w:r w:rsidRPr="00CC61E8">
              <w:rPr>
                <w:rFonts w:cs="B Nazanin" w:hint="cs"/>
                <w:b/>
                <w:bCs/>
                <w:rtl/>
              </w:rPr>
              <w:t>یک ماهگی</w:t>
            </w:r>
            <w:r w:rsidRPr="00CC61E8">
              <w:rPr>
                <w:rFonts w:cs="B Nazanin" w:hint="cs"/>
                <w:rtl/>
              </w:rPr>
              <w:t xml:space="preserve">  مراجعه و توسط مراقب/ بهورز مراقبت و ارزیابی شنوایی برای کودک  انجام شود.</w:t>
            </w:r>
          </w:p>
        </w:tc>
      </w:tr>
      <w:tr w:rsidR="00A83656" w:rsidRPr="00CC61E8" w14:paraId="0A3D62FA" w14:textId="77777777" w:rsidTr="00523FF8">
        <w:trPr>
          <w:cantSplit/>
        </w:trPr>
        <w:tc>
          <w:tcPr>
            <w:tcW w:w="794" w:type="dxa"/>
          </w:tcPr>
          <w:p w14:paraId="69AE6347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2395F9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00ACB69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03B71439" w14:textId="77777777" w:rsidTr="006B3FAC">
        <w:trPr>
          <w:cantSplit/>
        </w:trPr>
        <w:tc>
          <w:tcPr>
            <w:tcW w:w="794" w:type="dxa"/>
            <w:shd w:val="clear" w:color="auto" w:fill="auto"/>
          </w:tcPr>
          <w:p w14:paraId="692A7CFE" w14:textId="77777777" w:rsidR="001218DE" w:rsidRPr="00CC61E8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0A143C" w14:textId="536B8D9A" w:rsidR="001218DE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529D2A3E" w14:textId="77777777" w:rsidTr="006B3FAC">
        <w:trPr>
          <w:cantSplit/>
        </w:trPr>
        <w:tc>
          <w:tcPr>
            <w:tcW w:w="794" w:type="dxa"/>
          </w:tcPr>
          <w:p w14:paraId="218F7AB1" w14:textId="77777777" w:rsidR="001218DE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1862A3AE" w14:textId="77777777" w:rsidR="001218DE" w:rsidRPr="00CC61E8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B2E19B6" w14:textId="77777777" w:rsidR="001218DE" w:rsidRPr="00CC61E8" w:rsidRDefault="006B3FA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هنگام ارز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مراقبت 15-14 روزگ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 چنانچه نوزاد عوامل خطر 15-14 روزگ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 نداشته باشد و 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تست </w:t>
            </w:r>
            <w:r w:rsidRPr="00CC61E8">
              <w:rPr>
                <w:rStyle w:val="StyleComplexNazanin"/>
                <w:rFonts w:asciiTheme="majorBidi" w:hAnsiTheme="majorBidi" w:cs="B Nazanin"/>
                <w:lang w:bidi="fa-IR"/>
              </w:rPr>
              <w:t>AABR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گذر  باشد چه اقدام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ضرور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 :</w:t>
            </w:r>
          </w:p>
        </w:tc>
      </w:tr>
      <w:tr w:rsidR="00CC61E8" w:rsidRPr="00CC61E8" w14:paraId="30488FC5" w14:textId="77777777" w:rsidTr="006B3FAC">
        <w:trPr>
          <w:cantSplit/>
        </w:trPr>
        <w:tc>
          <w:tcPr>
            <w:tcW w:w="794" w:type="dxa"/>
          </w:tcPr>
          <w:p w14:paraId="726A5F2B" w14:textId="77777777" w:rsidR="006B3FAC" w:rsidRPr="00CC61E8" w:rsidRDefault="006B3FAC" w:rsidP="006B3FA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D1DBDF" w14:textId="77777777" w:rsidR="006B3FAC" w:rsidRPr="00CC61E8" w:rsidRDefault="006B3FAC" w:rsidP="006B3FA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EECDF8B" w14:textId="77777777" w:rsidR="006B3FAC" w:rsidRPr="00CC61E8" w:rsidRDefault="006B3FAC" w:rsidP="006B3FA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نوزاد برای انجام مراقبت های دوره ای کودک سالم در سن </w:t>
            </w:r>
            <w:r w:rsidRPr="00CC61E8">
              <w:rPr>
                <w:rFonts w:cs="B Nazanin" w:hint="cs"/>
                <w:b/>
                <w:bCs/>
                <w:rtl/>
              </w:rPr>
              <w:t>دو  ماهگی</w:t>
            </w:r>
            <w:r w:rsidRPr="00CC61E8">
              <w:rPr>
                <w:rFonts w:cs="B Nazanin" w:hint="cs"/>
                <w:rtl/>
              </w:rPr>
              <w:t xml:space="preserve">  مراجعه و توسط مراقب/ بهورز مراقبت و ارزیابی شنوایی برای کودک انجام شود.</w:t>
            </w:r>
          </w:p>
        </w:tc>
      </w:tr>
      <w:tr w:rsidR="00CC61E8" w:rsidRPr="00CC61E8" w14:paraId="174DCA9A" w14:textId="77777777" w:rsidTr="006B3FAC">
        <w:trPr>
          <w:cantSplit/>
        </w:trPr>
        <w:tc>
          <w:tcPr>
            <w:tcW w:w="794" w:type="dxa"/>
          </w:tcPr>
          <w:p w14:paraId="6AC03BDA" w14:textId="77777777" w:rsidR="006B3FAC" w:rsidRPr="00CC61E8" w:rsidRDefault="006B3FAC" w:rsidP="006B3FA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C4F861" w14:textId="77777777" w:rsidR="006B3FAC" w:rsidRPr="00CC61E8" w:rsidRDefault="006B3FAC" w:rsidP="006B3FA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E798770" w14:textId="77777777" w:rsidR="006B3FAC" w:rsidRPr="00CC61E8" w:rsidRDefault="006B3FAC" w:rsidP="006B3FA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نوزاد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را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برای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ارزیابی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نظر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اختلالات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گوش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میانی</w:t>
            </w:r>
            <w:r w:rsidRPr="00CC61E8">
              <w:rPr>
                <w:rFonts w:cs="B Nazanin"/>
                <w:rtl/>
              </w:rPr>
              <w:t xml:space="preserve"> (</w:t>
            </w:r>
            <w:r w:rsidRPr="00CC61E8">
              <w:rPr>
                <w:rFonts w:cs="B Nazanin" w:hint="cs"/>
                <w:rtl/>
              </w:rPr>
              <w:t>مانا</w:t>
            </w:r>
            <w:r w:rsidRPr="00CC61E8">
              <w:rPr>
                <w:rFonts w:cs="B Nazanin"/>
                <w:rtl/>
              </w:rPr>
              <w:t xml:space="preserve">) </w:t>
            </w:r>
            <w:r w:rsidRPr="00CC61E8">
              <w:rPr>
                <w:rFonts w:cs="B Nazanin" w:hint="cs"/>
                <w:rtl/>
              </w:rPr>
              <w:t>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پزشک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ارجاع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دهیم</w:t>
            </w:r>
          </w:p>
        </w:tc>
      </w:tr>
      <w:tr w:rsidR="00CC61E8" w:rsidRPr="00CC61E8" w14:paraId="1303064A" w14:textId="77777777" w:rsidTr="006B3FAC">
        <w:trPr>
          <w:cantSplit/>
        </w:trPr>
        <w:tc>
          <w:tcPr>
            <w:tcW w:w="794" w:type="dxa"/>
          </w:tcPr>
          <w:p w14:paraId="1E62339D" w14:textId="77777777" w:rsidR="006B3FAC" w:rsidRPr="00CC61E8" w:rsidRDefault="006B3FAC" w:rsidP="006B3FA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62D452" w14:textId="77777777" w:rsidR="006B3FAC" w:rsidRPr="00CC61E8" w:rsidRDefault="006B3FAC" w:rsidP="006B3FA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780FCD" w14:textId="77777777" w:rsidR="006B3FAC" w:rsidRPr="00CC61E8" w:rsidRDefault="006B3FAC" w:rsidP="006B3FA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نوزاد را برای انجام آزمایش تشخیصی تمپانومتری 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مرکز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شناسی</w:t>
            </w:r>
            <w:r w:rsidRPr="00CC61E8">
              <w:rPr>
                <w:rFonts w:cs="B Nazanin"/>
                <w:rtl/>
              </w:rPr>
              <w:t xml:space="preserve">  </w:t>
            </w:r>
            <w:r w:rsidRPr="00CC61E8">
              <w:rPr>
                <w:rFonts w:cs="B Nazanin" w:hint="cs"/>
                <w:rtl/>
              </w:rPr>
              <w:t xml:space="preserve">ارجاع می دهیم </w:t>
            </w:r>
          </w:p>
        </w:tc>
      </w:tr>
      <w:tr w:rsidR="00CC61E8" w:rsidRPr="00CC61E8" w14:paraId="051F848D" w14:textId="77777777" w:rsidTr="006B3FAC">
        <w:trPr>
          <w:cantSplit/>
        </w:trPr>
        <w:tc>
          <w:tcPr>
            <w:tcW w:w="794" w:type="dxa"/>
          </w:tcPr>
          <w:p w14:paraId="7614FE0D" w14:textId="77777777" w:rsidR="006B3FAC" w:rsidRPr="00CC61E8" w:rsidRDefault="006B3FAC" w:rsidP="006B3FA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632944" w14:textId="77777777" w:rsidR="006B3FAC" w:rsidRPr="00CC61E8" w:rsidRDefault="006B3FAC" w:rsidP="006B3FA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32E8F2" w14:textId="77777777" w:rsidR="006B3FAC" w:rsidRPr="00CC61E8" w:rsidRDefault="006B3FAC" w:rsidP="006B3FA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درخواست انجام آزمایش پاسخ شنوایی ساقه مغز به روش هدایت استخوانی و هوایی </w:t>
            </w:r>
            <w:r w:rsidRPr="00CC61E8">
              <w:rPr>
                <w:rFonts w:cs="B Nazanin"/>
              </w:rPr>
              <w:t>)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ABR 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 ( </w:t>
            </w:r>
            <w:r w:rsidRPr="00CC61E8">
              <w:rPr>
                <w:rFonts w:cs="B Nazanin" w:hint="cs"/>
                <w:rtl/>
              </w:rPr>
              <w:t xml:space="preserve"> تشخیصی در سن یکماهگی برای نوزاد ثبت شود</w:t>
            </w:r>
          </w:p>
        </w:tc>
      </w:tr>
      <w:tr w:rsidR="00CC61E8" w:rsidRPr="00CC61E8" w14:paraId="2CE0C3B5" w14:textId="77777777" w:rsidTr="006B3FAC">
        <w:trPr>
          <w:cantSplit/>
        </w:trPr>
        <w:tc>
          <w:tcPr>
            <w:tcW w:w="794" w:type="dxa"/>
          </w:tcPr>
          <w:p w14:paraId="252CD9A2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4A5EF79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5C0CCEC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10824F3B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72264793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0DCCC32F" w14:textId="77777777" w:rsidTr="006B3FAC">
        <w:trPr>
          <w:cantSplit/>
        </w:trPr>
        <w:tc>
          <w:tcPr>
            <w:tcW w:w="794" w:type="dxa"/>
            <w:shd w:val="clear" w:color="auto" w:fill="auto"/>
          </w:tcPr>
          <w:p w14:paraId="4194B4A2" w14:textId="77777777" w:rsidR="001218DE" w:rsidRPr="00CC61E8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E289CA" w14:textId="602421B0" w:rsidR="001218DE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04330CC4" w14:textId="77777777" w:rsidTr="006B3FAC">
        <w:trPr>
          <w:cantSplit/>
        </w:trPr>
        <w:tc>
          <w:tcPr>
            <w:tcW w:w="794" w:type="dxa"/>
          </w:tcPr>
          <w:p w14:paraId="0368896B" w14:textId="77777777" w:rsidR="001218DE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5C6C7458" w14:textId="77777777" w:rsidR="001218DE" w:rsidRPr="00CC61E8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7B84B71" w14:textId="77777777" w:rsidR="001218DE" w:rsidRPr="00CC61E8" w:rsidRDefault="006B3FA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مسئول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اجرا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برنامه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 به عهده .............................. است.</w:t>
            </w:r>
          </w:p>
        </w:tc>
      </w:tr>
      <w:tr w:rsidR="00CC61E8" w:rsidRPr="00CC61E8" w14:paraId="13812AD4" w14:textId="77777777" w:rsidTr="006B3FAC">
        <w:trPr>
          <w:cantSplit/>
        </w:trPr>
        <w:tc>
          <w:tcPr>
            <w:tcW w:w="794" w:type="dxa"/>
          </w:tcPr>
          <w:p w14:paraId="357D5F18" w14:textId="77777777" w:rsidR="006B3FAC" w:rsidRPr="00CC61E8" w:rsidRDefault="006B3FAC" w:rsidP="006B3FA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B5F5C9" w14:textId="77777777" w:rsidR="006B3FAC" w:rsidRPr="00CC61E8" w:rsidRDefault="006B3FAC" w:rsidP="006B3FA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A2E03B" w14:textId="77777777" w:rsidR="006B3FAC" w:rsidRPr="00CC61E8" w:rsidRDefault="006B3FAC" w:rsidP="006B3FA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دانشگاه علوم پزشکی</w:t>
            </w:r>
          </w:p>
        </w:tc>
      </w:tr>
      <w:tr w:rsidR="00CC61E8" w:rsidRPr="00CC61E8" w14:paraId="2AA573AD" w14:textId="77777777" w:rsidTr="006B3FAC">
        <w:trPr>
          <w:cantSplit/>
        </w:trPr>
        <w:tc>
          <w:tcPr>
            <w:tcW w:w="794" w:type="dxa"/>
          </w:tcPr>
          <w:p w14:paraId="5D54B000" w14:textId="77777777" w:rsidR="006B3FAC" w:rsidRPr="00CC61E8" w:rsidRDefault="006B3FAC" w:rsidP="006B3FA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F0D78E" w14:textId="77777777" w:rsidR="006B3FAC" w:rsidRPr="00CC61E8" w:rsidRDefault="006B3FAC" w:rsidP="006B3FA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8A171C" w14:textId="77777777" w:rsidR="006B3FAC" w:rsidRPr="00CC61E8" w:rsidRDefault="006B3FAC" w:rsidP="006B3FA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اداره کاهش معلولیت ها ی بهزیستی</w:t>
            </w:r>
          </w:p>
        </w:tc>
      </w:tr>
      <w:tr w:rsidR="00CC61E8" w:rsidRPr="00CC61E8" w14:paraId="07DDCA83" w14:textId="77777777" w:rsidTr="006B3FAC">
        <w:trPr>
          <w:cantSplit/>
        </w:trPr>
        <w:tc>
          <w:tcPr>
            <w:tcW w:w="794" w:type="dxa"/>
          </w:tcPr>
          <w:p w14:paraId="285379E8" w14:textId="77777777" w:rsidR="006B3FAC" w:rsidRPr="00CC61E8" w:rsidRDefault="006B3FAC" w:rsidP="006B3FA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788CC1" w14:textId="77777777" w:rsidR="006B3FAC" w:rsidRPr="00CC61E8" w:rsidRDefault="006B3FAC" w:rsidP="006B3FA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BC88EE" w14:textId="77777777" w:rsidR="006B3FAC" w:rsidRPr="00CC61E8" w:rsidRDefault="006B3FAC" w:rsidP="006B3FA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سازمانهای بیمه گر </w:t>
            </w:r>
          </w:p>
        </w:tc>
      </w:tr>
      <w:tr w:rsidR="00CC61E8" w:rsidRPr="00CC61E8" w14:paraId="1159C926" w14:textId="77777777" w:rsidTr="006B3FAC">
        <w:trPr>
          <w:cantSplit/>
        </w:trPr>
        <w:tc>
          <w:tcPr>
            <w:tcW w:w="794" w:type="dxa"/>
          </w:tcPr>
          <w:p w14:paraId="62AEB1F8" w14:textId="77777777" w:rsidR="006B3FAC" w:rsidRPr="00CC61E8" w:rsidRDefault="006B3FAC" w:rsidP="006B3FA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EE61A4" w14:textId="77777777" w:rsidR="006B3FAC" w:rsidRPr="00CC61E8" w:rsidRDefault="006B3FAC" w:rsidP="006B3FA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24B5A7" w14:textId="77777777" w:rsidR="006B3FAC" w:rsidRPr="00CC61E8" w:rsidRDefault="006B3FAC" w:rsidP="006B3FA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سازمانهای خیریه و مردم نهاد </w:t>
            </w:r>
          </w:p>
        </w:tc>
      </w:tr>
      <w:tr w:rsidR="00A83656" w:rsidRPr="00CC61E8" w14:paraId="39F2AE67" w14:textId="77777777" w:rsidTr="006B3FAC">
        <w:trPr>
          <w:cantSplit/>
        </w:trPr>
        <w:tc>
          <w:tcPr>
            <w:tcW w:w="794" w:type="dxa"/>
          </w:tcPr>
          <w:p w14:paraId="3C86657C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F0261C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E198208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1D85DF65" w14:textId="77777777" w:rsidTr="006B3FAC">
        <w:trPr>
          <w:cantSplit/>
        </w:trPr>
        <w:tc>
          <w:tcPr>
            <w:tcW w:w="794" w:type="dxa"/>
            <w:shd w:val="clear" w:color="auto" w:fill="auto"/>
          </w:tcPr>
          <w:p w14:paraId="239E33DE" w14:textId="77777777" w:rsidR="001218DE" w:rsidRPr="00CC61E8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387FA7" w14:textId="652D477C" w:rsidR="001218DE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0C90FA21" w14:textId="77777777" w:rsidTr="006B3FAC">
        <w:trPr>
          <w:cantSplit/>
        </w:trPr>
        <w:tc>
          <w:tcPr>
            <w:tcW w:w="794" w:type="dxa"/>
          </w:tcPr>
          <w:p w14:paraId="33D7E23C" w14:textId="77777777" w:rsidR="001218DE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7C0EE8A4" w14:textId="77777777" w:rsidR="001218DE" w:rsidRPr="00CC61E8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FFDB67" w14:textId="77777777" w:rsidR="001218DE" w:rsidRPr="00CC61E8" w:rsidRDefault="006B3FA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 اکتساب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بودن کم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ناشنوا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کودک چه اقدام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انجام داد ؟</w:t>
            </w:r>
          </w:p>
        </w:tc>
      </w:tr>
      <w:tr w:rsidR="00CC61E8" w:rsidRPr="00CC61E8" w14:paraId="36D3AD5E" w14:textId="77777777" w:rsidTr="006B3FAC">
        <w:trPr>
          <w:cantSplit/>
        </w:trPr>
        <w:tc>
          <w:tcPr>
            <w:tcW w:w="794" w:type="dxa"/>
          </w:tcPr>
          <w:p w14:paraId="30D87332" w14:textId="77777777" w:rsidR="006B3FAC" w:rsidRPr="00CC61E8" w:rsidRDefault="006B3FAC" w:rsidP="006B3FA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C80945" w14:textId="77777777" w:rsidR="006B3FAC" w:rsidRPr="00CC61E8" w:rsidRDefault="006B3FAC" w:rsidP="006B3FA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18A08A" w14:textId="77777777" w:rsidR="006B3FAC" w:rsidRPr="00CC61E8" w:rsidRDefault="006B3FAC" w:rsidP="006B3FAC">
            <w:pPr>
              <w:rPr>
                <w:rFonts w:cs="B Nazanin"/>
                <w:rtl/>
              </w:rPr>
            </w:pP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کودک را برای انجام تست غربالگری</w:t>
            </w:r>
            <w:r w:rsidRPr="00CC61E8">
              <w:rPr>
                <w:rFonts w:cs="B Nazanin"/>
              </w:rPr>
              <w:t xml:space="preserve">  </w:t>
            </w:r>
            <w:r w:rsidRPr="00CC61E8">
              <w:rPr>
                <w:rFonts w:cs="B Nazanin" w:hint="cs"/>
                <w:rtl/>
              </w:rPr>
              <w:t xml:space="preserve">گسیل های صوتی گوش </w:t>
            </w:r>
            <w:r w:rsidRPr="00CC61E8">
              <w:rPr>
                <w:rFonts w:cs="B Nazanin"/>
              </w:rPr>
              <w:t>)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(OAE </w:t>
            </w:r>
            <w:r w:rsidRPr="00CC61E8">
              <w:rPr>
                <w:rFonts w:cs="B Nazanin" w:hint="cs"/>
                <w:rtl/>
              </w:rPr>
              <w:t xml:space="preserve">  و  تست پاسخ شنوایی ساقه مغز </w:t>
            </w:r>
            <w:r w:rsidRPr="00CC61E8">
              <w:rPr>
                <w:rFonts w:cs="B Nazanin"/>
              </w:rPr>
              <w:t>)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>(AABR</w:t>
            </w:r>
            <w:r w:rsidRPr="00CC61E8">
              <w:rPr>
                <w:rFonts w:cs="B Nazanin" w:hint="cs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مجدد ارجاع می دهیم</w:t>
            </w:r>
          </w:p>
        </w:tc>
      </w:tr>
      <w:tr w:rsidR="00CC61E8" w:rsidRPr="00CC61E8" w14:paraId="3C95126C" w14:textId="77777777" w:rsidTr="006B3FAC">
        <w:trPr>
          <w:cantSplit/>
        </w:trPr>
        <w:tc>
          <w:tcPr>
            <w:tcW w:w="794" w:type="dxa"/>
          </w:tcPr>
          <w:p w14:paraId="71AEC3D1" w14:textId="77777777" w:rsidR="006B3FAC" w:rsidRPr="00CC61E8" w:rsidRDefault="006B3FAC" w:rsidP="006B3FA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9B0C81" w14:textId="77777777" w:rsidR="006B3FAC" w:rsidRPr="00CC61E8" w:rsidRDefault="006B3FAC" w:rsidP="006B3FA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3B9A23" w14:textId="77777777" w:rsidR="006B3FAC" w:rsidRPr="00CC61E8" w:rsidRDefault="006B3FAC" w:rsidP="006B3FA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برای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مداخله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درمانی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یا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توانبخشی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مراکز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سطح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سوم</w:t>
            </w:r>
            <w:r w:rsidRPr="00CC61E8">
              <w:rPr>
                <w:rFonts w:cs="B Nazanin"/>
                <w:rtl/>
              </w:rPr>
              <w:t xml:space="preserve"> (</w:t>
            </w:r>
            <w:r w:rsidRPr="00CC61E8">
              <w:rPr>
                <w:rFonts w:cs="B Nazanin" w:hint="cs"/>
                <w:rtl/>
              </w:rPr>
              <w:t>مراکز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کاشت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حلزون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و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یا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مراکز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توانبخشی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شنوایی)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ارجاع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می شود.</w:t>
            </w:r>
          </w:p>
        </w:tc>
      </w:tr>
      <w:tr w:rsidR="00CC61E8" w:rsidRPr="00CC61E8" w14:paraId="2DF96460" w14:textId="77777777" w:rsidTr="006B3FAC">
        <w:trPr>
          <w:cantSplit/>
        </w:trPr>
        <w:tc>
          <w:tcPr>
            <w:tcW w:w="794" w:type="dxa"/>
          </w:tcPr>
          <w:p w14:paraId="3DF08DAE" w14:textId="77777777" w:rsidR="006B3FAC" w:rsidRPr="00CC61E8" w:rsidRDefault="006B3FAC" w:rsidP="006B3FA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781AE3" w14:textId="77777777" w:rsidR="006B3FAC" w:rsidRPr="00CC61E8" w:rsidRDefault="006B3FAC" w:rsidP="006B3FA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AC45AA" w14:textId="77777777" w:rsidR="006B3FAC" w:rsidRPr="00CC61E8" w:rsidRDefault="006B3FAC" w:rsidP="006B3FA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نوزاد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را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برای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انجام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آزمایش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پاسخ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ساقه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مغز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روش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هدایت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استخوانی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و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هوایی</w:t>
            </w:r>
            <w:r w:rsidRPr="00CC61E8">
              <w:rPr>
                <w:rFonts w:cs="B Nazanin"/>
              </w:rPr>
              <w:t>)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/>
              </w:rPr>
              <w:t>(ABR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مرکز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شناسی</w:t>
            </w:r>
            <w:r w:rsidRPr="00CC61E8">
              <w:rPr>
                <w:rFonts w:cs="B Nazanin"/>
                <w:rtl/>
              </w:rPr>
              <w:t xml:space="preserve">  </w:t>
            </w:r>
            <w:r w:rsidRPr="00CC61E8">
              <w:rPr>
                <w:rFonts w:cs="B Nazanin" w:hint="cs"/>
                <w:rtl/>
              </w:rPr>
              <w:t>ارجاع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میدهیم</w:t>
            </w:r>
          </w:p>
        </w:tc>
      </w:tr>
      <w:tr w:rsidR="00CC61E8" w:rsidRPr="00CC61E8" w14:paraId="24267881" w14:textId="77777777" w:rsidTr="006B3FAC">
        <w:trPr>
          <w:cantSplit/>
        </w:trPr>
        <w:tc>
          <w:tcPr>
            <w:tcW w:w="794" w:type="dxa"/>
          </w:tcPr>
          <w:p w14:paraId="538C73A4" w14:textId="77777777" w:rsidR="006B3FAC" w:rsidRPr="00CC61E8" w:rsidRDefault="006B3FAC" w:rsidP="006B3FA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3D4055" w14:textId="77777777" w:rsidR="006B3FAC" w:rsidRPr="00CC61E8" w:rsidRDefault="006B3FAC" w:rsidP="006B3FA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D9C9FC" w14:textId="77777777" w:rsidR="006B3FAC" w:rsidRPr="00CC61E8" w:rsidRDefault="006B3FAC" w:rsidP="006B3FA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نوزاد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را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برای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انجام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آزمایش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تشخیصی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تمپانومتری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مرکز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شناسی</w:t>
            </w:r>
            <w:r w:rsidRPr="00CC61E8">
              <w:rPr>
                <w:rFonts w:cs="B Nazanin"/>
                <w:rtl/>
              </w:rPr>
              <w:t xml:space="preserve">  </w:t>
            </w:r>
            <w:r w:rsidRPr="00CC61E8">
              <w:rPr>
                <w:rFonts w:cs="B Nazanin" w:hint="cs"/>
                <w:rtl/>
              </w:rPr>
              <w:t>ارجاع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دهیم</w:t>
            </w:r>
          </w:p>
        </w:tc>
      </w:tr>
      <w:tr w:rsidR="00A83656" w:rsidRPr="00CC61E8" w14:paraId="01C19E57" w14:textId="77777777" w:rsidTr="006B3FAC">
        <w:trPr>
          <w:cantSplit/>
        </w:trPr>
        <w:tc>
          <w:tcPr>
            <w:tcW w:w="794" w:type="dxa"/>
          </w:tcPr>
          <w:p w14:paraId="72E9A9ED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28EABA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BE42EFE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73319B9F" w14:textId="77777777" w:rsidTr="00F20E7C">
        <w:trPr>
          <w:cantSplit/>
        </w:trPr>
        <w:tc>
          <w:tcPr>
            <w:tcW w:w="794" w:type="dxa"/>
            <w:shd w:val="clear" w:color="auto" w:fill="auto"/>
          </w:tcPr>
          <w:p w14:paraId="7BEBB9BD" w14:textId="77777777" w:rsidR="001218DE" w:rsidRPr="00CC61E8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4174FC" w14:textId="151C4521" w:rsidR="001218DE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2686D755" w14:textId="77777777" w:rsidTr="00F20E7C">
        <w:trPr>
          <w:cantSplit/>
        </w:trPr>
        <w:tc>
          <w:tcPr>
            <w:tcW w:w="794" w:type="dxa"/>
          </w:tcPr>
          <w:p w14:paraId="512C05D1" w14:textId="77777777" w:rsidR="001218DE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20E801DD" w14:textId="77777777" w:rsidR="001218DE" w:rsidRPr="00CC61E8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F9C3414" w14:textId="77777777" w:rsidR="001218DE" w:rsidRPr="00CC61E8" w:rsidRDefault="00F20E7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مسئول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نظارت بر برنامه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 و کودکان به عهده .......................... است  </w:t>
            </w:r>
          </w:p>
        </w:tc>
      </w:tr>
      <w:tr w:rsidR="00CC61E8" w:rsidRPr="00CC61E8" w14:paraId="167D522B" w14:textId="77777777" w:rsidTr="00F20E7C">
        <w:trPr>
          <w:cantSplit/>
        </w:trPr>
        <w:tc>
          <w:tcPr>
            <w:tcW w:w="794" w:type="dxa"/>
          </w:tcPr>
          <w:p w14:paraId="1DFF994B" w14:textId="77777777" w:rsidR="00F20E7C" w:rsidRPr="00CC61E8" w:rsidRDefault="00F20E7C" w:rsidP="00F20E7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A89BAC" w14:textId="77777777" w:rsidR="00F20E7C" w:rsidRPr="00CC61E8" w:rsidRDefault="00F20E7C" w:rsidP="00F20E7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C6915FC" w14:textId="77777777" w:rsidR="00F20E7C" w:rsidRPr="00CC61E8" w:rsidRDefault="00F20E7C" w:rsidP="00F20E7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کارشناس مسئول برنامه شنوایی در معاونت بهداشت دانشگاه / شهرستان </w:t>
            </w:r>
          </w:p>
        </w:tc>
      </w:tr>
      <w:tr w:rsidR="00CC61E8" w:rsidRPr="00CC61E8" w14:paraId="7FB87C23" w14:textId="77777777" w:rsidTr="00F20E7C">
        <w:trPr>
          <w:cantSplit/>
        </w:trPr>
        <w:tc>
          <w:tcPr>
            <w:tcW w:w="794" w:type="dxa"/>
          </w:tcPr>
          <w:p w14:paraId="60C60B91" w14:textId="77777777" w:rsidR="00F20E7C" w:rsidRPr="00CC61E8" w:rsidRDefault="00F20E7C" w:rsidP="00F20E7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B6B29D" w14:textId="77777777" w:rsidR="00F20E7C" w:rsidRPr="00CC61E8" w:rsidRDefault="00F20E7C" w:rsidP="00F20E7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3EEEAF5" w14:textId="77777777" w:rsidR="00F20E7C" w:rsidRPr="00CC61E8" w:rsidRDefault="00F20E7C" w:rsidP="00F20E7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کارشناس مسئول برنامه کودکان در معاونت بهداشت دانشگاه / شهرستان </w:t>
            </w:r>
          </w:p>
        </w:tc>
      </w:tr>
      <w:tr w:rsidR="00CC61E8" w:rsidRPr="00CC61E8" w14:paraId="46009A20" w14:textId="77777777" w:rsidTr="00F20E7C">
        <w:trPr>
          <w:cantSplit/>
        </w:trPr>
        <w:tc>
          <w:tcPr>
            <w:tcW w:w="794" w:type="dxa"/>
          </w:tcPr>
          <w:p w14:paraId="637F4153" w14:textId="77777777" w:rsidR="00F20E7C" w:rsidRPr="00CC61E8" w:rsidRDefault="00F20E7C" w:rsidP="00F20E7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F9FBAC" w14:textId="77777777" w:rsidR="00F20E7C" w:rsidRPr="00CC61E8" w:rsidRDefault="00F20E7C" w:rsidP="00F20E7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838CC40" w14:textId="77777777" w:rsidR="00F20E7C" w:rsidRPr="00CC61E8" w:rsidRDefault="00F20E7C" w:rsidP="00F20E7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کارشناس شنوایی اداره کل بهزیستی استان/ شهرستان</w:t>
            </w:r>
          </w:p>
        </w:tc>
      </w:tr>
      <w:tr w:rsidR="00CC61E8" w:rsidRPr="00CC61E8" w14:paraId="573E21AE" w14:textId="77777777" w:rsidTr="00F20E7C">
        <w:trPr>
          <w:cantSplit/>
        </w:trPr>
        <w:tc>
          <w:tcPr>
            <w:tcW w:w="794" w:type="dxa"/>
          </w:tcPr>
          <w:p w14:paraId="2025A687" w14:textId="77777777" w:rsidR="00F20E7C" w:rsidRPr="00CC61E8" w:rsidRDefault="00F20E7C" w:rsidP="00F20E7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7247E8" w14:textId="77777777" w:rsidR="00F20E7C" w:rsidRPr="00CC61E8" w:rsidRDefault="00F20E7C" w:rsidP="00F20E7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E3D7855" w14:textId="77777777" w:rsidR="00F20E7C" w:rsidRPr="00CC61E8" w:rsidRDefault="00F20E7C" w:rsidP="00F20E7C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همه موارد</w:t>
            </w:r>
          </w:p>
        </w:tc>
      </w:tr>
      <w:tr w:rsidR="00A83656" w:rsidRPr="00CC61E8" w14:paraId="02AD61EB" w14:textId="77777777" w:rsidTr="00F20E7C">
        <w:trPr>
          <w:cantSplit/>
        </w:trPr>
        <w:tc>
          <w:tcPr>
            <w:tcW w:w="794" w:type="dxa"/>
          </w:tcPr>
          <w:p w14:paraId="059EF106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911A5E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9218B6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053FBA2E" w14:textId="77777777" w:rsidTr="00542136">
        <w:trPr>
          <w:cantSplit/>
        </w:trPr>
        <w:tc>
          <w:tcPr>
            <w:tcW w:w="794" w:type="dxa"/>
            <w:shd w:val="clear" w:color="auto" w:fill="auto"/>
          </w:tcPr>
          <w:p w14:paraId="0FCADBA2" w14:textId="77777777" w:rsidR="001218DE" w:rsidRPr="00CC61E8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589457" w14:textId="7894B7BC" w:rsidR="001218DE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59498338" w14:textId="77777777" w:rsidTr="00542136">
        <w:trPr>
          <w:cantSplit/>
        </w:trPr>
        <w:tc>
          <w:tcPr>
            <w:tcW w:w="794" w:type="dxa"/>
          </w:tcPr>
          <w:p w14:paraId="78D631D4" w14:textId="77777777" w:rsidR="001218DE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4C4277EB" w14:textId="77777777" w:rsidR="001218DE" w:rsidRPr="00CC61E8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FF4D69" w14:textId="77777777" w:rsidR="001218DE" w:rsidRPr="00CC61E8" w:rsidRDefault="00542136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 شک به وجود منشا ژنت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کم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ناشنوا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کودک چه اقدام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انجام داد ؟</w:t>
            </w:r>
          </w:p>
        </w:tc>
      </w:tr>
      <w:tr w:rsidR="00CC61E8" w:rsidRPr="00CC61E8" w14:paraId="0AC55981" w14:textId="77777777" w:rsidTr="00542136">
        <w:trPr>
          <w:cantSplit/>
        </w:trPr>
        <w:tc>
          <w:tcPr>
            <w:tcW w:w="794" w:type="dxa"/>
          </w:tcPr>
          <w:p w14:paraId="743BDF85" w14:textId="77777777" w:rsidR="00542136" w:rsidRPr="00CC61E8" w:rsidRDefault="00542136" w:rsidP="005421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FAEBE6" w14:textId="77777777" w:rsidR="00542136" w:rsidRPr="00CC61E8" w:rsidRDefault="00542136" w:rsidP="0054213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38B6B0" w14:textId="77777777" w:rsidR="00542136" w:rsidRPr="00CC61E8" w:rsidRDefault="00542136" w:rsidP="0054213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برای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مداخله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درمانی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یا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 xml:space="preserve">توانبخشی نوزاد/ کودک 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مراکز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سطح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سوم</w:t>
            </w:r>
            <w:r w:rsidRPr="00CC61E8">
              <w:rPr>
                <w:rFonts w:cs="B Nazanin"/>
                <w:rtl/>
              </w:rPr>
              <w:t xml:space="preserve"> (</w:t>
            </w:r>
            <w:r w:rsidRPr="00CC61E8">
              <w:rPr>
                <w:rFonts w:cs="B Nazanin" w:hint="cs"/>
                <w:rtl/>
              </w:rPr>
              <w:t>مراکز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کاشت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حلزون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و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یا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مراکز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توانبخشی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شنوایی)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ارجاع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شود</w:t>
            </w:r>
            <w:r w:rsidRPr="00CC61E8">
              <w:rPr>
                <w:rFonts w:cs="B Nazanin"/>
                <w:rtl/>
              </w:rPr>
              <w:t>.</w:t>
            </w:r>
          </w:p>
        </w:tc>
      </w:tr>
      <w:tr w:rsidR="00CC61E8" w:rsidRPr="00CC61E8" w14:paraId="6E9562A6" w14:textId="77777777" w:rsidTr="00542136">
        <w:trPr>
          <w:cantSplit/>
        </w:trPr>
        <w:tc>
          <w:tcPr>
            <w:tcW w:w="794" w:type="dxa"/>
          </w:tcPr>
          <w:p w14:paraId="50075BFD" w14:textId="77777777" w:rsidR="00542136" w:rsidRPr="00CC61E8" w:rsidRDefault="00542136" w:rsidP="005421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60E69B" w14:textId="77777777" w:rsidR="00542136" w:rsidRPr="00CC61E8" w:rsidRDefault="00542136" w:rsidP="0054213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17B9F27" w14:textId="77777777" w:rsidR="00542136" w:rsidRPr="00CC61E8" w:rsidRDefault="00542136" w:rsidP="0054213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متخصص </w:t>
            </w:r>
            <w:r w:rsidRPr="00CC61E8">
              <w:rPr>
                <w:rFonts w:cs="B Nazanin"/>
              </w:rPr>
              <w:t>ENT</w:t>
            </w:r>
            <w:r w:rsidRPr="00CC61E8">
              <w:rPr>
                <w:rFonts w:cs="B Nazanin" w:hint="cs"/>
                <w:rtl/>
              </w:rPr>
              <w:t>، نوزاد</w:t>
            </w:r>
            <w:r w:rsidRPr="00CC61E8">
              <w:rPr>
                <w:rFonts w:cs="B Nazanin"/>
                <w:rtl/>
              </w:rPr>
              <w:t>/</w:t>
            </w:r>
            <w:r w:rsidRPr="00CC61E8">
              <w:rPr>
                <w:rFonts w:cs="B Nazanin" w:hint="cs"/>
                <w:rtl/>
              </w:rPr>
              <w:t>کودک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را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پزشک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مشاور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ژنتیک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(برنامه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ژنتیک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 xml:space="preserve">اجتماعی) ارجاع می دهد. </w:t>
            </w:r>
          </w:p>
        </w:tc>
      </w:tr>
      <w:tr w:rsidR="00CC61E8" w:rsidRPr="00CC61E8" w14:paraId="7207CFAF" w14:textId="77777777" w:rsidTr="00542136">
        <w:trPr>
          <w:cantSplit/>
        </w:trPr>
        <w:tc>
          <w:tcPr>
            <w:tcW w:w="794" w:type="dxa"/>
          </w:tcPr>
          <w:p w14:paraId="73F65F15" w14:textId="77777777" w:rsidR="00542136" w:rsidRPr="00CC61E8" w:rsidRDefault="00542136" w:rsidP="005421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AA8E4E" w14:textId="77777777" w:rsidR="00542136" w:rsidRPr="00CC61E8" w:rsidRDefault="00542136" w:rsidP="0054213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2232E9" w14:textId="77777777" w:rsidR="00542136" w:rsidRPr="00CC61E8" w:rsidRDefault="00542136" w:rsidP="0054213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والدین  نوزاد/ کودک برای انجام  تستهای کروموزومی ژنتیکی ارجاع می شوند.</w:t>
            </w:r>
          </w:p>
        </w:tc>
      </w:tr>
      <w:tr w:rsidR="00CC61E8" w:rsidRPr="00CC61E8" w14:paraId="614E8B2A" w14:textId="77777777" w:rsidTr="00542136">
        <w:trPr>
          <w:cantSplit/>
        </w:trPr>
        <w:tc>
          <w:tcPr>
            <w:tcW w:w="794" w:type="dxa"/>
          </w:tcPr>
          <w:p w14:paraId="30B771DF" w14:textId="77777777" w:rsidR="00542136" w:rsidRPr="00CC61E8" w:rsidRDefault="00542136" w:rsidP="005421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985740" w14:textId="77777777" w:rsidR="00542136" w:rsidRPr="00CC61E8" w:rsidRDefault="00542136" w:rsidP="0054213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57E08E" w14:textId="77777777" w:rsidR="00542136" w:rsidRPr="00CC61E8" w:rsidRDefault="00542136" w:rsidP="0054213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هیچکدام </w:t>
            </w:r>
          </w:p>
        </w:tc>
      </w:tr>
      <w:tr w:rsidR="00A83656" w:rsidRPr="00CC61E8" w14:paraId="076AA518" w14:textId="77777777" w:rsidTr="00542136">
        <w:trPr>
          <w:cantSplit/>
        </w:trPr>
        <w:tc>
          <w:tcPr>
            <w:tcW w:w="794" w:type="dxa"/>
          </w:tcPr>
          <w:p w14:paraId="1D3DB376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1A6A3E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4C31A8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319CCC2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FD0CFF9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6DCB8CFF" w14:textId="77777777" w:rsidTr="00542136">
        <w:trPr>
          <w:cantSplit/>
        </w:trPr>
        <w:tc>
          <w:tcPr>
            <w:tcW w:w="794" w:type="dxa"/>
            <w:shd w:val="clear" w:color="auto" w:fill="auto"/>
          </w:tcPr>
          <w:p w14:paraId="58C73E5A" w14:textId="77777777" w:rsidR="001218DE" w:rsidRPr="00CC61E8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EAFEAB1" w14:textId="7C59A2B3" w:rsidR="001218DE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0F4FDB40" w14:textId="77777777" w:rsidTr="00542136">
        <w:trPr>
          <w:cantSplit/>
        </w:trPr>
        <w:tc>
          <w:tcPr>
            <w:tcW w:w="794" w:type="dxa"/>
          </w:tcPr>
          <w:p w14:paraId="34ED06DA" w14:textId="77777777" w:rsidR="001218DE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042CA88C" w14:textId="77777777" w:rsidR="001218DE" w:rsidRPr="00CC61E8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04AC40C" w14:textId="77777777" w:rsidR="001218DE" w:rsidRPr="00CC61E8" w:rsidRDefault="00542136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وظا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ف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کارشناس مسئول برنامه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شهرستان است:</w:t>
            </w:r>
          </w:p>
        </w:tc>
      </w:tr>
      <w:tr w:rsidR="00CC61E8" w:rsidRPr="00CC61E8" w14:paraId="45FBBE80" w14:textId="77777777" w:rsidTr="00542136">
        <w:trPr>
          <w:cantSplit/>
        </w:trPr>
        <w:tc>
          <w:tcPr>
            <w:tcW w:w="794" w:type="dxa"/>
          </w:tcPr>
          <w:p w14:paraId="059AE664" w14:textId="77777777" w:rsidR="00542136" w:rsidRPr="00CC61E8" w:rsidRDefault="00542136" w:rsidP="005421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855063" w14:textId="77777777" w:rsidR="00542136" w:rsidRPr="00CC61E8" w:rsidRDefault="00542136" w:rsidP="0054213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69B96F" w14:textId="77777777" w:rsidR="00542136" w:rsidRPr="00CC61E8" w:rsidRDefault="00542136" w:rsidP="0054213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انجام مراقبت شنوایی  نوزاد در 5-3 روزگی و 15-14 روزگی </w:t>
            </w:r>
          </w:p>
        </w:tc>
      </w:tr>
      <w:tr w:rsidR="00CC61E8" w:rsidRPr="00CC61E8" w14:paraId="5079E7DF" w14:textId="77777777" w:rsidTr="00542136">
        <w:trPr>
          <w:cantSplit/>
        </w:trPr>
        <w:tc>
          <w:tcPr>
            <w:tcW w:w="794" w:type="dxa"/>
          </w:tcPr>
          <w:p w14:paraId="65C812FC" w14:textId="77777777" w:rsidR="00542136" w:rsidRPr="00CC61E8" w:rsidRDefault="00542136" w:rsidP="005421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8D2942" w14:textId="77777777" w:rsidR="00542136" w:rsidRPr="00CC61E8" w:rsidRDefault="00542136" w:rsidP="0054213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74AF68" w14:textId="77777777" w:rsidR="00542136" w:rsidRPr="00CC61E8" w:rsidRDefault="00542136" w:rsidP="0054213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پایش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و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ارزشیابی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دوره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 xml:space="preserve">برنامه مراقبت شنوایی نوزادان و کودکان </w:t>
            </w:r>
          </w:p>
        </w:tc>
      </w:tr>
      <w:tr w:rsidR="00CC61E8" w:rsidRPr="00CC61E8" w14:paraId="381214C7" w14:textId="77777777" w:rsidTr="00542136">
        <w:trPr>
          <w:cantSplit/>
        </w:trPr>
        <w:tc>
          <w:tcPr>
            <w:tcW w:w="794" w:type="dxa"/>
          </w:tcPr>
          <w:p w14:paraId="6FC12D9A" w14:textId="77777777" w:rsidR="00542136" w:rsidRPr="00CC61E8" w:rsidRDefault="00542136" w:rsidP="005421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FF53BF" w14:textId="77777777" w:rsidR="00542136" w:rsidRPr="00CC61E8" w:rsidRDefault="00542136" w:rsidP="0054213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3CA852" w14:textId="77777777" w:rsidR="00542136" w:rsidRPr="00CC61E8" w:rsidRDefault="00542136" w:rsidP="0054213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ثبت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اطلاعات مراقبتی در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سامانه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پرونده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الکترونیک سینا</w:t>
            </w:r>
          </w:p>
        </w:tc>
      </w:tr>
      <w:tr w:rsidR="00CC61E8" w:rsidRPr="00CC61E8" w14:paraId="2DB71C99" w14:textId="77777777" w:rsidTr="00542136">
        <w:trPr>
          <w:cantSplit/>
        </w:trPr>
        <w:tc>
          <w:tcPr>
            <w:tcW w:w="794" w:type="dxa"/>
          </w:tcPr>
          <w:p w14:paraId="28B3D89B" w14:textId="77777777" w:rsidR="00542136" w:rsidRPr="00CC61E8" w:rsidRDefault="00542136" w:rsidP="005421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8982A2" w14:textId="77777777" w:rsidR="00542136" w:rsidRPr="00CC61E8" w:rsidRDefault="00542136" w:rsidP="0054213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654FE7" w14:textId="77777777" w:rsidR="00542136" w:rsidRPr="00CC61E8" w:rsidRDefault="00542136" w:rsidP="00542136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غربالگری شنوایی نوزادان و کودکان 3- 5 ساله </w:t>
            </w:r>
          </w:p>
        </w:tc>
      </w:tr>
      <w:tr w:rsidR="00A83656" w:rsidRPr="00CC61E8" w14:paraId="3AB76B11" w14:textId="77777777" w:rsidTr="00542136">
        <w:trPr>
          <w:cantSplit/>
        </w:trPr>
        <w:tc>
          <w:tcPr>
            <w:tcW w:w="794" w:type="dxa"/>
          </w:tcPr>
          <w:p w14:paraId="64D0DE97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BF82BDC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934458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2895E2DB" w14:textId="77777777" w:rsidTr="00E71E0E">
        <w:trPr>
          <w:cantSplit/>
        </w:trPr>
        <w:tc>
          <w:tcPr>
            <w:tcW w:w="794" w:type="dxa"/>
            <w:shd w:val="clear" w:color="auto" w:fill="auto"/>
          </w:tcPr>
          <w:p w14:paraId="11B19D4B" w14:textId="77777777" w:rsidR="001218DE" w:rsidRPr="00CC61E8" w:rsidRDefault="001218DE" w:rsidP="00AF76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5EBF7FF" w14:textId="15C3B387" w:rsidR="001218DE" w:rsidRPr="00CC61E8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CC61E8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غربالگری، پیشگیری و مراقبت گوش</w:t>
            </w:r>
          </w:p>
        </w:tc>
      </w:tr>
      <w:tr w:rsidR="00CC61E8" w:rsidRPr="00CC61E8" w14:paraId="37C3FE6D" w14:textId="77777777" w:rsidTr="00E71E0E">
        <w:trPr>
          <w:cantSplit/>
        </w:trPr>
        <w:tc>
          <w:tcPr>
            <w:tcW w:w="794" w:type="dxa"/>
          </w:tcPr>
          <w:p w14:paraId="192CB0A5" w14:textId="77777777" w:rsidR="001218DE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62816F8C" w14:textId="77777777" w:rsidR="001218DE" w:rsidRPr="00CC61E8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A14440" w14:textId="77777777" w:rsidR="001218DE" w:rsidRPr="00CC61E8" w:rsidRDefault="00117877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طبق استانداردها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خدمات ادغام 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افته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 و کودکان:</w:t>
            </w:r>
          </w:p>
        </w:tc>
      </w:tr>
      <w:tr w:rsidR="00CC61E8" w:rsidRPr="00CC61E8" w14:paraId="0C939CF3" w14:textId="77777777" w:rsidTr="00E71E0E">
        <w:trPr>
          <w:cantSplit/>
        </w:trPr>
        <w:tc>
          <w:tcPr>
            <w:tcW w:w="794" w:type="dxa"/>
          </w:tcPr>
          <w:p w14:paraId="750477C2" w14:textId="77777777" w:rsidR="00E71E0E" w:rsidRPr="00CC61E8" w:rsidRDefault="00E71E0E" w:rsidP="00E71E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73375A" w14:textId="77777777" w:rsidR="00E71E0E" w:rsidRPr="00CC61E8" w:rsidRDefault="00E71E0E" w:rsidP="00E71E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1F4480" w14:textId="77777777" w:rsidR="00E71E0E" w:rsidRPr="00CC61E8" w:rsidRDefault="00E71E0E" w:rsidP="00E71E0E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 xml:space="preserve"> تست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غربالگری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روش</w:t>
            </w:r>
            <w:r w:rsidRPr="00CC61E8">
              <w:rPr>
                <w:rFonts w:cs="B Nazanin"/>
                <w:rtl/>
              </w:rPr>
              <w:t xml:space="preserve">  </w:t>
            </w:r>
            <w:r w:rsidRPr="00CC61E8">
              <w:rPr>
                <w:rFonts w:cs="B Nazanin"/>
              </w:rPr>
              <w:t>OAE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در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گام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نخست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برای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تمامی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نوزادان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لازم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الاجرا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است.</w:t>
            </w:r>
          </w:p>
        </w:tc>
      </w:tr>
      <w:tr w:rsidR="00CC61E8" w:rsidRPr="00CC61E8" w14:paraId="5AD7931E" w14:textId="77777777" w:rsidTr="00E71E0E">
        <w:trPr>
          <w:cantSplit/>
        </w:trPr>
        <w:tc>
          <w:tcPr>
            <w:tcW w:w="794" w:type="dxa"/>
          </w:tcPr>
          <w:p w14:paraId="15F8BD78" w14:textId="77777777" w:rsidR="00E71E0E" w:rsidRPr="00CC61E8" w:rsidRDefault="00E71E0E" w:rsidP="00E71E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895800" w14:textId="77777777" w:rsidR="00E71E0E" w:rsidRPr="00CC61E8" w:rsidRDefault="00E71E0E" w:rsidP="00E71E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019C57" w14:textId="77777777" w:rsidR="00E71E0E" w:rsidRPr="00CC61E8" w:rsidRDefault="00E71E0E" w:rsidP="00E71E0E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در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صورتی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که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نتیجه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تست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غربالگری</w:t>
            </w:r>
            <w:r w:rsidRPr="00CC61E8">
              <w:rPr>
                <w:rFonts w:cs="B Nazanin"/>
              </w:rPr>
              <w:t xml:space="preserve">  </w:t>
            </w:r>
            <w:r w:rsidRPr="00CC61E8">
              <w:rPr>
                <w:rFonts w:cs="B Nazanin" w:hint="cs"/>
                <w:rtl/>
              </w:rPr>
              <w:t xml:space="preserve">گسیل های صوتی شنوایی </w:t>
            </w:r>
            <w:r w:rsidRPr="00CC61E8">
              <w:rPr>
                <w:rFonts w:cs="B Nazanin"/>
              </w:rPr>
              <w:t>)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/>
              </w:rPr>
              <w:t>OAE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/>
              </w:rPr>
              <w:t xml:space="preserve">( </w:t>
            </w:r>
            <w:r w:rsidRPr="00CC61E8">
              <w:rPr>
                <w:rFonts w:cs="B Nazanin" w:hint="cs"/>
                <w:rtl/>
              </w:rPr>
              <w:t xml:space="preserve"> ارجاع 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و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پاسخ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تمامی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سوالات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عوامل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خطر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در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ارزیابی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منفی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باشد،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نیازی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انجام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تست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 xml:space="preserve">غربالگریپاسخ شنوایی ساقه مغز </w:t>
            </w:r>
            <w:r w:rsidRPr="00CC61E8">
              <w:rPr>
                <w:rFonts w:cs="B Nazanin"/>
              </w:rPr>
              <w:t>)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/>
              </w:rPr>
              <w:t>( AABR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نیست</w:t>
            </w:r>
            <w:r w:rsidRPr="00CC61E8">
              <w:rPr>
                <w:rFonts w:cs="B Nazanin"/>
                <w:rtl/>
              </w:rPr>
              <w:t>.</w:t>
            </w:r>
          </w:p>
        </w:tc>
      </w:tr>
      <w:tr w:rsidR="00CC61E8" w:rsidRPr="00CC61E8" w14:paraId="1594B01A" w14:textId="77777777" w:rsidTr="00E71E0E">
        <w:trPr>
          <w:cantSplit/>
        </w:trPr>
        <w:tc>
          <w:tcPr>
            <w:tcW w:w="794" w:type="dxa"/>
          </w:tcPr>
          <w:p w14:paraId="1B33CAC1" w14:textId="77777777" w:rsidR="00E71E0E" w:rsidRPr="00CC61E8" w:rsidRDefault="00E71E0E" w:rsidP="00E71E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F61453" w14:textId="77777777" w:rsidR="00E71E0E" w:rsidRPr="00CC61E8" w:rsidRDefault="00E71E0E" w:rsidP="00E71E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766F31" w14:textId="77777777" w:rsidR="00E71E0E" w:rsidRPr="00CC61E8" w:rsidRDefault="00E71E0E" w:rsidP="00E71E0E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انجام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تست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غربالگری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/>
              </w:rPr>
              <w:t>AABR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برای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آن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دسته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نوزادانی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که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نتیجه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تست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غربالگری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/>
              </w:rPr>
              <w:t>OAE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ارجاع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و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یا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پاسخ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یکی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از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سوالات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عوامل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خطر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در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ارزیابی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مثبت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باشد،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الزامی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نیست</w:t>
            </w:r>
          </w:p>
        </w:tc>
      </w:tr>
      <w:tr w:rsidR="00CC61E8" w:rsidRPr="00CC61E8" w14:paraId="4E26D6E2" w14:textId="77777777" w:rsidTr="00E71E0E">
        <w:trPr>
          <w:cantSplit/>
        </w:trPr>
        <w:tc>
          <w:tcPr>
            <w:tcW w:w="794" w:type="dxa"/>
          </w:tcPr>
          <w:p w14:paraId="04348E52" w14:textId="77777777" w:rsidR="00E71E0E" w:rsidRPr="00CC61E8" w:rsidRDefault="00E71E0E" w:rsidP="00E71E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448E18" w14:textId="77777777" w:rsidR="00E71E0E" w:rsidRPr="00CC61E8" w:rsidRDefault="00E71E0E" w:rsidP="00E71E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0C124D" w14:textId="77777777" w:rsidR="00E71E0E" w:rsidRPr="00CC61E8" w:rsidRDefault="00E71E0E" w:rsidP="00E71E0E">
            <w:pPr>
              <w:rPr>
                <w:rFonts w:cs="B Nazanin"/>
              </w:rPr>
            </w:pPr>
            <w:r w:rsidRPr="00CC61E8">
              <w:rPr>
                <w:rFonts w:cs="B Nazanin" w:hint="cs"/>
                <w:rtl/>
              </w:rPr>
              <w:t>تست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غربالگری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به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روش</w:t>
            </w:r>
            <w:r w:rsidRPr="00CC61E8">
              <w:rPr>
                <w:rFonts w:cs="B Nazanin"/>
                <w:rtl/>
              </w:rPr>
              <w:t xml:space="preserve">  </w:t>
            </w:r>
            <w:r w:rsidRPr="00CC61E8">
              <w:rPr>
                <w:rFonts w:cs="B Nazanin"/>
              </w:rPr>
              <w:t>AABR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در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گام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نخست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برای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تمامی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نوزادان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لازم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الاجرا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است</w:t>
            </w:r>
            <w:r w:rsidRPr="00CC61E8">
              <w:rPr>
                <w:rFonts w:cs="B Nazanin"/>
                <w:rtl/>
              </w:rPr>
              <w:t>.</w:t>
            </w:r>
          </w:p>
        </w:tc>
      </w:tr>
      <w:tr w:rsidR="00A83656" w:rsidRPr="00CC61E8" w14:paraId="17F2829E" w14:textId="77777777" w:rsidTr="00E71E0E">
        <w:trPr>
          <w:cantSplit/>
        </w:trPr>
        <w:tc>
          <w:tcPr>
            <w:tcW w:w="794" w:type="dxa"/>
          </w:tcPr>
          <w:p w14:paraId="430E7DCF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FD42A5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D89B699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372EE532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2B73261A" w14:textId="77777777" w:rsidTr="008F12E8">
        <w:trPr>
          <w:cantSplit/>
        </w:trPr>
        <w:tc>
          <w:tcPr>
            <w:tcW w:w="794" w:type="dxa"/>
            <w:shd w:val="clear" w:color="auto" w:fill="auto"/>
          </w:tcPr>
          <w:p w14:paraId="1D1B924C" w14:textId="77777777" w:rsidR="001218DE" w:rsidRPr="00CC61E8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C82D00" w14:textId="787EBDE2" w:rsidR="001218DE" w:rsidRPr="00CC61E8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غربالگری، پیشگیری و مراقبت گوش</w:t>
            </w:r>
          </w:p>
        </w:tc>
      </w:tr>
      <w:tr w:rsidR="00CC61E8" w:rsidRPr="00CC61E8" w14:paraId="7A692C5D" w14:textId="77777777" w:rsidTr="008F12E8">
        <w:trPr>
          <w:cantSplit/>
        </w:trPr>
        <w:tc>
          <w:tcPr>
            <w:tcW w:w="794" w:type="dxa"/>
          </w:tcPr>
          <w:p w14:paraId="7B8989C2" w14:textId="77777777" w:rsidR="001218DE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6676E145" w14:textId="77777777" w:rsidR="001218DE" w:rsidRPr="00CC61E8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9ACEF67" w14:textId="77777777" w:rsidR="001218DE" w:rsidRPr="00CC61E8" w:rsidRDefault="008F12E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وظ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فه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مسئول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اداره پ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معلول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سازمان بهز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برنامه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ست؟</w:t>
            </w:r>
          </w:p>
        </w:tc>
      </w:tr>
      <w:tr w:rsidR="00CC61E8" w:rsidRPr="00CC61E8" w14:paraId="39B6D936" w14:textId="77777777" w:rsidTr="008F12E8">
        <w:trPr>
          <w:cantSplit/>
        </w:trPr>
        <w:tc>
          <w:tcPr>
            <w:tcW w:w="794" w:type="dxa"/>
          </w:tcPr>
          <w:p w14:paraId="2FD7E5FF" w14:textId="77777777" w:rsidR="008F12E8" w:rsidRPr="00CC61E8" w:rsidRDefault="008F12E8" w:rsidP="008F1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9F2502" w14:textId="77777777" w:rsidR="008F12E8" w:rsidRPr="00CC61E8" w:rsidRDefault="008F12E8" w:rsidP="008F1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5B6822" w14:textId="77777777" w:rsidR="008F12E8" w:rsidRPr="00CC61E8" w:rsidRDefault="008F12E8" w:rsidP="008F12E8">
            <w:pPr>
              <w:rPr>
                <w:rFonts w:cs="B Nazanin"/>
                <w:rtl/>
              </w:rPr>
            </w:pPr>
            <w:r w:rsidRPr="00CC61E8">
              <w:rPr>
                <w:rFonts w:cs="B Nazanin" w:hint="cs"/>
                <w:rtl/>
              </w:rPr>
              <w:t>همکاری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در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تامین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نیروی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شناس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و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تجهیزات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غربالگری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شنوایی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استاندارد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>و</w:t>
            </w:r>
            <w:r w:rsidRPr="00CC61E8">
              <w:rPr>
                <w:rFonts w:cs="B Nazanin"/>
                <w:rtl/>
              </w:rPr>
              <w:t xml:space="preserve"> </w:t>
            </w:r>
            <w:r w:rsidRPr="00CC61E8">
              <w:rPr>
                <w:rFonts w:cs="B Nazanin" w:hint="cs"/>
                <w:rtl/>
              </w:rPr>
              <w:t xml:space="preserve">باکیفیت </w:t>
            </w:r>
          </w:p>
        </w:tc>
      </w:tr>
      <w:tr w:rsidR="00CC61E8" w:rsidRPr="00CC61E8" w14:paraId="72285277" w14:textId="77777777" w:rsidTr="008F12E8">
        <w:trPr>
          <w:cantSplit/>
        </w:trPr>
        <w:tc>
          <w:tcPr>
            <w:tcW w:w="794" w:type="dxa"/>
          </w:tcPr>
          <w:p w14:paraId="36B7C5EF" w14:textId="77777777" w:rsidR="008F12E8" w:rsidRPr="00CC61E8" w:rsidRDefault="008F12E8" w:rsidP="008F1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312915" w14:textId="77777777" w:rsidR="008F12E8" w:rsidRPr="00CC61E8" w:rsidRDefault="008F12E8" w:rsidP="008F1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001DA80" w14:textId="77777777" w:rsidR="008F12E8" w:rsidRPr="00CC61E8" w:rsidRDefault="008F12E8" w:rsidP="008F12E8">
            <w:pPr>
              <w:rPr>
                <w:rFonts w:ascii="Calibri" w:eastAsia="Calibri" w:hAnsi="Calibri" w:cs="B Nazanin"/>
                <w:rtl/>
              </w:rPr>
            </w:pPr>
            <w:r w:rsidRPr="00CC61E8">
              <w:rPr>
                <w:rFonts w:ascii="Calibri" w:eastAsia="Calibri" w:hAnsi="Calibri" w:cs="B Nazanin" w:hint="cs"/>
                <w:rtl/>
              </w:rPr>
              <w:t>ادغام برنامه در نظام ارائه مراقبت</w:t>
            </w:r>
            <w:r w:rsidRPr="00CC61E8">
              <w:rPr>
                <w:rFonts w:ascii="Calibri" w:eastAsia="Calibri" w:hAnsi="Calibri" w:cs="B Nazanin"/>
                <w:rtl/>
              </w:rPr>
              <w:softHyphen/>
            </w:r>
            <w:r w:rsidRPr="00CC61E8">
              <w:rPr>
                <w:rFonts w:ascii="Calibri" w:eastAsia="Calibri" w:hAnsi="Calibri" w:cs="B Nazanin" w:hint="cs"/>
                <w:rtl/>
              </w:rPr>
              <w:t xml:space="preserve">های سلامت پایه و ابلاغ آن  </w:t>
            </w:r>
          </w:p>
        </w:tc>
      </w:tr>
      <w:tr w:rsidR="00CC61E8" w:rsidRPr="00CC61E8" w14:paraId="7753D58A" w14:textId="77777777" w:rsidTr="008F12E8">
        <w:trPr>
          <w:cantSplit/>
        </w:trPr>
        <w:tc>
          <w:tcPr>
            <w:tcW w:w="794" w:type="dxa"/>
          </w:tcPr>
          <w:p w14:paraId="0FF083A3" w14:textId="77777777" w:rsidR="008F12E8" w:rsidRPr="00CC61E8" w:rsidRDefault="008F12E8" w:rsidP="008F1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F6C6FB" w14:textId="77777777" w:rsidR="008F12E8" w:rsidRPr="00CC61E8" w:rsidRDefault="008F12E8" w:rsidP="008F1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3C3897" w14:textId="77777777" w:rsidR="008F12E8" w:rsidRPr="00CC61E8" w:rsidRDefault="008F12E8" w:rsidP="008F12E8">
            <w:pPr>
              <w:rPr>
                <w:rFonts w:ascii="Calibri" w:eastAsia="Calibri" w:hAnsi="Calibri" w:cs="B Nazanin"/>
                <w:rtl/>
              </w:rPr>
            </w:pPr>
            <w:r w:rsidRPr="00CC61E8">
              <w:rPr>
                <w:rFonts w:ascii="Calibri" w:eastAsia="Calibri" w:hAnsi="Calibri" w:cs="B Nazanin" w:hint="cs"/>
                <w:rtl/>
              </w:rPr>
              <w:t>همکاری در تدوین فرآیندهای ارائه خدمت و پشتیبانی ورود اطلاعات در سامانه سینا و گزارش</w:t>
            </w:r>
            <w:r w:rsidRPr="00CC61E8">
              <w:rPr>
                <w:rFonts w:ascii="Calibri" w:eastAsia="Calibri" w:hAnsi="Calibri" w:cs="B Nazanin"/>
                <w:rtl/>
              </w:rPr>
              <w:softHyphen/>
            </w:r>
            <w:r w:rsidRPr="00CC61E8">
              <w:rPr>
                <w:rFonts w:ascii="Calibri" w:eastAsia="Calibri" w:hAnsi="Calibri" w:cs="B Nazanin" w:hint="cs"/>
                <w:rtl/>
              </w:rPr>
              <w:t>گیری</w:t>
            </w:r>
            <w:r w:rsidRPr="00CC61E8">
              <w:rPr>
                <w:rFonts w:ascii="Calibri" w:eastAsia="Calibri" w:hAnsi="Calibri" w:cs="B Nazanin"/>
                <w:rtl/>
              </w:rPr>
              <w:softHyphen/>
            </w:r>
            <w:r w:rsidRPr="00CC61E8">
              <w:rPr>
                <w:rFonts w:ascii="Calibri" w:eastAsia="Calibri" w:hAnsi="Calibri" w:cs="B Nazanin" w:hint="cs"/>
                <w:rtl/>
              </w:rPr>
              <w:t xml:space="preserve"> آن </w:t>
            </w:r>
          </w:p>
        </w:tc>
      </w:tr>
      <w:tr w:rsidR="00CC61E8" w:rsidRPr="00CC61E8" w14:paraId="20A8E831" w14:textId="77777777" w:rsidTr="008F12E8">
        <w:trPr>
          <w:cantSplit/>
        </w:trPr>
        <w:tc>
          <w:tcPr>
            <w:tcW w:w="794" w:type="dxa"/>
          </w:tcPr>
          <w:p w14:paraId="6634036B" w14:textId="77777777" w:rsidR="008F12E8" w:rsidRPr="00CC61E8" w:rsidRDefault="008F12E8" w:rsidP="008F1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741C79" w14:textId="77777777" w:rsidR="008F12E8" w:rsidRPr="00CC61E8" w:rsidRDefault="008F12E8" w:rsidP="008F1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7550C9" w14:textId="77777777" w:rsidR="008F12E8" w:rsidRPr="00CC61E8" w:rsidRDefault="008F12E8" w:rsidP="008F12E8">
            <w:pPr>
              <w:rPr>
                <w:rFonts w:ascii="Calibri" w:eastAsia="Calibri" w:hAnsi="Calibri" w:cs="B Nazanin"/>
                <w:rtl/>
              </w:rPr>
            </w:pPr>
            <w:r w:rsidRPr="00CC61E8">
              <w:rPr>
                <w:rFonts w:ascii="Calibri" w:eastAsia="Calibri" w:hAnsi="Calibri" w:cs="B Nazanin" w:hint="cs"/>
                <w:rtl/>
              </w:rPr>
              <w:t>حمایت مادی و معنوی کارکنان مرتبط دوره دیده شامل پزشک، بهورز و مراقب سلامت</w:t>
            </w:r>
          </w:p>
        </w:tc>
      </w:tr>
      <w:tr w:rsidR="00A83656" w:rsidRPr="00CC61E8" w14:paraId="07C1AF7F" w14:textId="77777777" w:rsidTr="008F12E8">
        <w:trPr>
          <w:cantSplit/>
        </w:trPr>
        <w:tc>
          <w:tcPr>
            <w:tcW w:w="794" w:type="dxa"/>
          </w:tcPr>
          <w:p w14:paraId="0AE069FC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4E9547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76416D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4FB8C578" w14:textId="77777777" w:rsidR="001218DE" w:rsidRPr="00CC61E8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C61E8" w:rsidRPr="00CC61E8" w14:paraId="521796EE" w14:textId="77777777" w:rsidTr="00562BFE">
        <w:trPr>
          <w:cantSplit/>
        </w:trPr>
        <w:tc>
          <w:tcPr>
            <w:tcW w:w="794" w:type="dxa"/>
            <w:shd w:val="clear" w:color="auto" w:fill="auto"/>
          </w:tcPr>
          <w:p w14:paraId="7E7C6262" w14:textId="77777777" w:rsidR="001218DE" w:rsidRPr="00CC61E8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D748FC" w14:textId="1CBA7424" w:rsidR="001218DE" w:rsidRPr="00CC61E8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Fonts w:ascii="Calibri" w:hAnsi="Calibri" w:cs="B Yagut" w:hint="cs"/>
                <w:b/>
                <w:rtl/>
              </w:rPr>
              <w:t>نام آزمون:</w:t>
            </w:r>
            <w:r w:rsidR="006C77D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غربالگری، پیشگیری و مراقبت گوش</w:t>
            </w:r>
          </w:p>
        </w:tc>
      </w:tr>
      <w:tr w:rsidR="00CC61E8" w:rsidRPr="00CC61E8" w14:paraId="4E8090B1" w14:textId="77777777" w:rsidTr="00562BFE">
        <w:trPr>
          <w:cantSplit/>
        </w:trPr>
        <w:tc>
          <w:tcPr>
            <w:tcW w:w="794" w:type="dxa"/>
          </w:tcPr>
          <w:p w14:paraId="6E0608D1" w14:textId="77777777" w:rsidR="001218DE" w:rsidRPr="00CC61E8" w:rsidRDefault="001117E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788D2A64" w14:textId="77777777" w:rsidR="001218DE" w:rsidRPr="00CC61E8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AA030E4" w14:textId="77777777" w:rsidR="001218DE" w:rsidRPr="00CC61E8" w:rsidRDefault="00562BF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موارد ز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وظا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ف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مسئول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دانشگاه در برنامه غربالگر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شنوا</w:t>
            </w: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نوزادان و کودکان است:</w:t>
            </w:r>
          </w:p>
        </w:tc>
      </w:tr>
      <w:tr w:rsidR="00CC61E8" w:rsidRPr="00CC61E8" w14:paraId="07FEFF50" w14:textId="77777777" w:rsidTr="00562BFE">
        <w:trPr>
          <w:cantSplit/>
        </w:trPr>
        <w:tc>
          <w:tcPr>
            <w:tcW w:w="794" w:type="dxa"/>
          </w:tcPr>
          <w:p w14:paraId="353BA56D" w14:textId="77777777" w:rsidR="00562BFE" w:rsidRPr="00CC61E8" w:rsidRDefault="00562BFE" w:rsidP="00562BF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46193E" w14:textId="77777777" w:rsidR="00562BFE" w:rsidRPr="00CC61E8" w:rsidRDefault="00562BFE" w:rsidP="00562BF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4346C7" w14:textId="77777777" w:rsidR="00562BFE" w:rsidRPr="00CC61E8" w:rsidRDefault="00562BFE" w:rsidP="00562BFE">
            <w:pPr>
              <w:spacing w:line="360" w:lineRule="auto"/>
              <w:rPr>
                <w:rFonts w:ascii="Cambria" w:eastAsia="Calibri" w:hAnsi="Cambria" w:cs="B Nazanin"/>
                <w:rtl/>
              </w:rPr>
            </w:pPr>
            <w:r w:rsidRPr="00CC61E8">
              <w:rPr>
                <w:rFonts w:ascii="Calibri" w:eastAsia="Calibri" w:hAnsi="Calibri" w:cs="B Nazanin" w:hint="cs"/>
                <w:rtl/>
              </w:rPr>
              <w:t xml:space="preserve"> هماهنگی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بین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معاونت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های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بهداشت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و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درمان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و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سایر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معاونت</w:t>
            </w:r>
            <w:r w:rsidRPr="00CC61E8">
              <w:rPr>
                <w:rFonts w:ascii="Cambria" w:eastAsia="Calibri" w:hAnsi="Cambria" w:cs="B Nazanin" w:hint="cs"/>
                <w:rtl/>
              </w:rPr>
              <w:t xml:space="preserve"> های ذیربط در دانشگاه </w:t>
            </w:r>
          </w:p>
        </w:tc>
      </w:tr>
      <w:tr w:rsidR="00CC61E8" w:rsidRPr="00CC61E8" w14:paraId="0B6F245C" w14:textId="77777777" w:rsidTr="00562BFE">
        <w:trPr>
          <w:cantSplit/>
        </w:trPr>
        <w:tc>
          <w:tcPr>
            <w:tcW w:w="794" w:type="dxa"/>
          </w:tcPr>
          <w:p w14:paraId="5C954A52" w14:textId="77777777" w:rsidR="00562BFE" w:rsidRPr="00CC61E8" w:rsidRDefault="00562BFE" w:rsidP="00562BF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5116B6" w14:textId="77777777" w:rsidR="00562BFE" w:rsidRPr="00CC61E8" w:rsidRDefault="00562BFE" w:rsidP="00562BF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E125AC" w14:textId="77777777" w:rsidR="00562BFE" w:rsidRPr="00CC61E8" w:rsidRDefault="00562BFE" w:rsidP="00562BFE">
            <w:pPr>
              <w:spacing w:line="360" w:lineRule="auto"/>
              <w:rPr>
                <w:rFonts w:ascii="Calibri" w:eastAsia="Calibri" w:hAnsi="Calibri" w:cs="B Nazanin"/>
                <w:rtl/>
              </w:rPr>
            </w:pPr>
            <w:r w:rsidRPr="00CC61E8">
              <w:rPr>
                <w:rFonts w:ascii="Calibri" w:eastAsia="Calibri" w:hAnsi="Calibri" w:cs="B Nazanin" w:hint="cs"/>
                <w:rtl/>
              </w:rPr>
              <w:t>هماهنگی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بین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معاونت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های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بهداشت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و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درمان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و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سایر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معاونتها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و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اداره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کل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بهزیستی</w:t>
            </w:r>
          </w:p>
        </w:tc>
      </w:tr>
      <w:tr w:rsidR="00CC61E8" w:rsidRPr="00CC61E8" w14:paraId="556F882F" w14:textId="77777777" w:rsidTr="00562BFE">
        <w:trPr>
          <w:cantSplit/>
        </w:trPr>
        <w:tc>
          <w:tcPr>
            <w:tcW w:w="794" w:type="dxa"/>
          </w:tcPr>
          <w:p w14:paraId="41D28DFA" w14:textId="77777777" w:rsidR="00562BFE" w:rsidRPr="00CC61E8" w:rsidRDefault="00562BFE" w:rsidP="00562BF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9D7E45" w14:textId="77777777" w:rsidR="00562BFE" w:rsidRPr="00CC61E8" w:rsidRDefault="00562BFE" w:rsidP="00562BF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601FDB9" w14:textId="77777777" w:rsidR="00562BFE" w:rsidRPr="00CC61E8" w:rsidRDefault="00562BFE" w:rsidP="00562BFE">
            <w:pPr>
              <w:spacing w:line="360" w:lineRule="auto"/>
              <w:rPr>
                <w:rFonts w:ascii="Calibri" w:eastAsia="Calibri" w:hAnsi="Calibri" w:cs="B Nazanin"/>
                <w:rtl/>
              </w:rPr>
            </w:pPr>
            <w:r w:rsidRPr="00CC61E8">
              <w:rPr>
                <w:rFonts w:ascii="Calibri" w:eastAsia="Calibri" w:hAnsi="Calibri" w:cs="B Nazanin" w:hint="cs"/>
                <w:rtl/>
              </w:rPr>
              <w:t>پشتیبانی،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نظارت،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تامین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و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>مدیریت</w:t>
            </w:r>
            <w:r w:rsidRPr="00CC61E8">
              <w:rPr>
                <w:rFonts w:ascii="Calibri" w:eastAsia="Calibri" w:hAnsi="Calibri" w:cs="B Nazanin"/>
                <w:rtl/>
              </w:rPr>
              <w:t xml:space="preserve"> </w:t>
            </w:r>
            <w:r w:rsidRPr="00CC61E8">
              <w:rPr>
                <w:rFonts w:ascii="Calibri" w:eastAsia="Calibri" w:hAnsi="Calibri" w:cs="B Nazanin" w:hint="cs"/>
                <w:rtl/>
              </w:rPr>
              <w:t xml:space="preserve">منابع و تجهیزات </w:t>
            </w:r>
          </w:p>
        </w:tc>
      </w:tr>
      <w:tr w:rsidR="00CC61E8" w:rsidRPr="00CC61E8" w14:paraId="1489B246" w14:textId="77777777" w:rsidTr="00562BFE">
        <w:trPr>
          <w:cantSplit/>
        </w:trPr>
        <w:tc>
          <w:tcPr>
            <w:tcW w:w="794" w:type="dxa"/>
          </w:tcPr>
          <w:p w14:paraId="32C85515" w14:textId="77777777" w:rsidR="00562BFE" w:rsidRPr="00CC61E8" w:rsidRDefault="00562BFE" w:rsidP="00562BF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74D095" w14:textId="77777777" w:rsidR="00562BFE" w:rsidRPr="00CC61E8" w:rsidRDefault="00562BFE" w:rsidP="00562BF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72C8AE" w14:textId="77777777" w:rsidR="00562BFE" w:rsidRPr="00CC61E8" w:rsidRDefault="00562BFE" w:rsidP="00562BFE">
            <w:pPr>
              <w:spacing w:line="360" w:lineRule="auto"/>
              <w:rPr>
                <w:rFonts w:ascii="Calibri" w:eastAsia="Calibri" w:hAnsi="Calibri" w:cs="B Nazanin"/>
              </w:rPr>
            </w:pPr>
            <w:r w:rsidRPr="00CC61E8">
              <w:rPr>
                <w:rFonts w:ascii="Calibri" w:eastAsia="Calibri" w:hAnsi="Calibri" w:cs="B Nazanin" w:hint="cs"/>
                <w:rtl/>
              </w:rPr>
              <w:t xml:space="preserve">همه موارد </w:t>
            </w:r>
          </w:p>
        </w:tc>
      </w:tr>
      <w:tr w:rsidR="00A83656" w:rsidRPr="00CC61E8" w14:paraId="238EE5D4" w14:textId="77777777" w:rsidTr="00562BFE">
        <w:trPr>
          <w:cantSplit/>
        </w:trPr>
        <w:tc>
          <w:tcPr>
            <w:tcW w:w="794" w:type="dxa"/>
          </w:tcPr>
          <w:p w14:paraId="0188F309" w14:textId="77777777" w:rsidR="00A83656" w:rsidRPr="00CC61E8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61E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DE05E4F" w14:textId="77777777" w:rsidR="00A83656" w:rsidRPr="00CC61E8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C13AF09" w14:textId="77777777" w:rsidR="00362C71" w:rsidRPr="00CC61E8" w:rsidRDefault="00362C71" w:rsidP="00616A0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sectPr w:rsidR="00362C71" w:rsidRPr="00CC61E8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D5163" w14:textId="77777777" w:rsidR="008D5ADB" w:rsidRDefault="008D5ADB">
      <w:r>
        <w:separator/>
      </w:r>
    </w:p>
  </w:endnote>
  <w:endnote w:type="continuationSeparator" w:id="0">
    <w:p w14:paraId="2F9B306D" w14:textId="77777777" w:rsidR="008D5ADB" w:rsidRDefault="008D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C7838" w14:textId="77777777" w:rsidR="00B77A96" w:rsidRDefault="00B77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AE084" w14:textId="77777777" w:rsidR="003732EF" w:rsidRPr="001F3A0F" w:rsidRDefault="003732EF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F559B5">
      <w:rPr>
        <w:rStyle w:val="PageNumber"/>
        <w:rFonts w:cs="B Nazanin"/>
        <w:noProof/>
        <w:sz w:val="20"/>
        <w:szCs w:val="20"/>
        <w:rtl/>
      </w:rPr>
      <w:t>15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C9465" w14:textId="77777777" w:rsidR="00B77A96" w:rsidRDefault="00B77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BCC2E" w14:textId="77777777" w:rsidR="008D5ADB" w:rsidRDefault="008D5ADB">
      <w:r>
        <w:separator/>
      </w:r>
    </w:p>
  </w:footnote>
  <w:footnote w:type="continuationSeparator" w:id="0">
    <w:p w14:paraId="698F3360" w14:textId="77777777" w:rsidR="008D5ADB" w:rsidRDefault="008D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3AF5F" w14:textId="77777777" w:rsidR="00B77A96" w:rsidRDefault="00B77A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466E0" w14:textId="77777777" w:rsidR="003732EF" w:rsidRPr="006D36FD" w:rsidRDefault="003732EF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0F451F" wp14:editId="67DB9618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4CE1D5" w14:textId="77777777" w:rsidR="003732EF" w:rsidRPr="00453C31" w:rsidRDefault="003732EF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D1548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Cctg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" filled="f" stroked="f">
              <v:textbox>
                <w:txbxContent>
                  <w:p w:rsidR="00616A06" w:rsidRPr="00453C31" w:rsidRDefault="00616A06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E19FCC5" wp14:editId="7602FA8A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B9B15F" w14:textId="292AC45D" w:rsidR="003732EF" w:rsidRPr="005937FB" w:rsidRDefault="003732EF" w:rsidP="00A11608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B77A96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19FCC5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06B9B15F" w14:textId="292AC45D" w:rsidR="003732EF" w:rsidRPr="005937FB" w:rsidRDefault="003732EF" w:rsidP="00A11608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B77A96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1404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526C67" wp14:editId="54159764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39C6BF" w14:textId="77777777" w:rsidR="003732EF" w:rsidRPr="005937FB" w:rsidRDefault="003732EF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C89379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KCuQIAAME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" filled="f" stroked="f">
              <v:textbox>
                <w:txbxContent>
                  <w:p w:rsidR="00616A06" w:rsidRPr="005937FB" w:rsidRDefault="00616A06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B5DA76D" wp14:editId="32ECE11B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484A0D9" wp14:editId="2F1B8F15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BB193AD" w14:textId="77777777" w:rsidR="003732EF" w:rsidRDefault="003732EF" w:rsidP="00732AC7">
                          <w:pPr>
                            <w:jc w:val="center"/>
                          </w:pPr>
                        </w:p>
                        <w:p w14:paraId="767B2451" w14:textId="77777777" w:rsidR="003732EF" w:rsidRDefault="003732E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9F2C48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" strokeweight="3pt">
              <v:stroke linestyle="thinThin"/>
              <v:textbox>
                <w:txbxContent>
                  <w:p w:rsidR="00A11608" w:rsidRDefault="00A11608" w:rsidP="00732AC7">
                    <w:pPr>
                      <w:jc w:val="center"/>
                    </w:pPr>
                  </w:p>
                  <w:p w:rsidR="00A11608" w:rsidRDefault="00A11608"/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CC69" w14:textId="77777777" w:rsidR="00B77A96" w:rsidRDefault="00B77A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4FC1"/>
    <w:multiLevelType w:val="hybridMultilevel"/>
    <w:tmpl w:val="5F163118"/>
    <w:lvl w:ilvl="0" w:tplc="DF60E1FA">
      <w:start w:val="1"/>
      <w:numFmt w:val="decimal"/>
      <w:lvlText w:val="%1-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1675377204">
    <w:abstractNumId w:val="1"/>
  </w:num>
  <w:num w:numId="2" w16cid:durableId="1660497288">
    <w:abstractNumId w:val="2"/>
  </w:num>
  <w:num w:numId="3" w16cid:durableId="2985311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111D1"/>
    <w:rsid w:val="000243F2"/>
    <w:rsid w:val="00034C30"/>
    <w:rsid w:val="00063EF1"/>
    <w:rsid w:val="00072457"/>
    <w:rsid w:val="00075C78"/>
    <w:rsid w:val="0007792B"/>
    <w:rsid w:val="000808FE"/>
    <w:rsid w:val="000A1C98"/>
    <w:rsid w:val="000A7996"/>
    <w:rsid w:val="000B0F5C"/>
    <w:rsid w:val="000E4D0A"/>
    <w:rsid w:val="000F71BD"/>
    <w:rsid w:val="001117E4"/>
    <w:rsid w:val="00117877"/>
    <w:rsid w:val="001218DE"/>
    <w:rsid w:val="00136295"/>
    <w:rsid w:val="00136DA6"/>
    <w:rsid w:val="00141165"/>
    <w:rsid w:val="00143380"/>
    <w:rsid w:val="001517D6"/>
    <w:rsid w:val="00161EA0"/>
    <w:rsid w:val="00166EA4"/>
    <w:rsid w:val="001712CC"/>
    <w:rsid w:val="00174532"/>
    <w:rsid w:val="00194F6A"/>
    <w:rsid w:val="001A71CD"/>
    <w:rsid w:val="001F3A0F"/>
    <w:rsid w:val="00225D4A"/>
    <w:rsid w:val="0023430C"/>
    <w:rsid w:val="00240F7F"/>
    <w:rsid w:val="00250855"/>
    <w:rsid w:val="002560AB"/>
    <w:rsid w:val="00267CC7"/>
    <w:rsid w:val="00270333"/>
    <w:rsid w:val="00271DD0"/>
    <w:rsid w:val="00280825"/>
    <w:rsid w:val="002A5DC3"/>
    <w:rsid w:val="002C3C64"/>
    <w:rsid w:val="002D2570"/>
    <w:rsid w:val="002E069A"/>
    <w:rsid w:val="002E131A"/>
    <w:rsid w:val="002E3E00"/>
    <w:rsid w:val="002E4DC9"/>
    <w:rsid w:val="002F3DEC"/>
    <w:rsid w:val="00305037"/>
    <w:rsid w:val="003148D4"/>
    <w:rsid w:val="0033484B"/>
    <w:rsid w:val="003514BE"/>
    <w:rsid w:val="00362C71"/>
    <w:rsid w:val="003732EF"/>
    <w:rsid w:val="00374FD1"/>
    <w:rsid w:val="003A6A83"/>
    <w:rsid w:val="003E54ED"/>
    <w:rsid w:val="003E5CD3"/>
    <w:rsid w:val="003F434C"/>
    <w:rsid w:val="003F6B62"/>
    <w:rsid w:val="0040337E"/>
    <w:rsid w:val="00407EE6"/>
    <w:rsid w:val="0041029E"/>
    <w:rsid w:val="0041074F"/>
    <w:rsid w:val="004203B2"/>
    <w:rsid w:val="00450F3A"/>
    <w:rsid w:val="00453C31"/>
    <w:rsid w:val="00454DF0"/>
    <w:rsid w:val="004705F3"/>
    <w:rsid w:val="0047099D"/>
    <w:rsid w:val="00470C96"/>
    <w:rsid w:val="00471789"/>
    <w:rsid w:val="00472477"/>
    <w:rsid w:val="0048340C"/>
    <w:rsid w:val="00496441"/>
    <w:rsid w:val="004964B4"/>
    <w:rsid w:val="004A340F"/>
    <w:rsid w:val="004B62CD"/>
    <w:rsid w:val="004C0ABB"/>
    <w:rsid w:val="004C4756"/>
    <w:rsid w:val="004E557F"/>
    <w:rsid w:val="004E6059"/>
    <w:rsid w:val="00510E7A"/>
    <w:rsid w:val="005110C8"/>
    <w:rsid w:val="005152BB"/>
    <w:rsid w:val="00516286"/>
    <w:rsid w:val="00523FF8"/>
    <w:rsid w:val="00542136"/>
    <w:rsid w:val="005460F2"/>
    <w:rsid w:val="005463D3"/>
    <w:rsid w:val="00562BFE"/>
    <w:rsid w:val="00572B29"/>
    <w:rsid w:val="0059285E"/>
    <w:rsid w:val="005937FB"/>
    <w:rsid w:val="00597025"/>
    <w:rsid w:val="005A3245"/>
    <w:rsid w:val="005B352D"/>
    <w:rsid w:val="005C3793"/>
    <w:rsid w:val="005C4E45"/>
    <w:rsid w:val="005D1312"/>
    <w:rsid w:val="005E213A"/>
    <w:rsid w:val="005F3B00"/>
    <w:rsid w:val="005F7F76"/>
    <w:rsid w:val="00616A06"/>
    <w:rsid w:val="006227E8"/>
    <w:rsid w:val="00624C3D"/>
    <w:rsid w:val="00630F76"/>
    <w:rsid w:val="0063391A"/>
    <w:rsid w:val="00656630"/>
    <w:rsid w:val="00664F5C"/>
    <w:rsid w:val="00676885"/>
    <w:rsid w:val="006832B6"/>
    <w:rsid w:val="00695D7A"/>
    <w:rsid w:val="006A410C"/>
    <w:rsid w:val="006B0676"/>
    <w:rsid w:val="006B3FAC"/>
    <w:rsid w:val="006C45A5"/>
    <w:rsid w:val="006C77D6"/>
    <w:rsid w:val="006D36FD"/>
    <w:rsid w:val="00700CA3"/>
    <w:rsid w:val="007035AC"/>
    <w:rsid w:val="00715BB2"/>
    <w:rsid w:val="00725920"/>
    <w:rsid w:val="00730DC0"/>
    <w:rsid w:val="00732AC7"/>
    <w:rsid w:val="00752BA7"/>
    <w:rsid w:val="0076020B"/>
    <w:rsid w:val="00776D30"/>
    <w:rsid w:val="00786E99"/>
    <w:rsid w:val="00797D4F"/>
    <w:rsid w:val="007D1F63"/>
    <w:rsid w:val="007E0865"/>
    <w:rsid w:val="007E1F29"/>
    <w:rsid w:val="007F516F"/>
    <w:rsid w:val="00805D0A"/>
    <w:rsid w:val="00813B33"/>
    <w:rsid w:val="008204B2"/>
    <w:rsid w:val="00847B11"/>
    <w:rsid w:val="0085186B"/>
    <w:rsid w:val="008561E6"/>
    <w:rsid w:val="008613EF"/>
    <w:rsid w:val="00872B77"/>
    <w:rsid w:val="00880240"/>
    <w:rsid w:val="0089421B"/>
    <w:rsid w:val="008A1EC0"/>
    <w:rsid w:val="008B26AC"/>
    <w:rsid w:val="008C0642"/>
    <w:rsid w:val="008C28E7"/>
    <w:rsid w:val="008D49C9"/>
    <w:rsid w:val="008D5ADB"/>
    <w:rsid w:val="008F12E8"/>
    <w:rsid w:val="00913D4C"/>
    <w:rsid w:val="00932DDA"/>
    <w:rsid w:val="00970691"/>
    <w:rsid w:val="00974178"/>
    <w:rsid w:val="009752E7"/>
    <w:rsid w:val="009B24FF"/>
    <w:rsid w:val="009E5725"/>
    <w:rsid w:val="009F0F6A"/>
    <w:rsid w:val="009F1E19"/>
    <w:rsid w:val="009F6514"/>
    <w:rsid w:val="009F6DF1"/>
    <w:rsid w:val="00A05D84"/>
    <w:rsid w:val="00A104BD"/>
    <w:rsid w:val="00A11608"/>
    <w:rsid w:val="00A12D2B"/>
    <w:rsid w:val="00A17869"/>
    <w:rsid w:val="00A17B43"/>
    <w:rsid w:val="00A32D2F"/>
    <w:rsid w:val="00A34757"/>
    <w:rsid w:val="00A3569F"/>
    <w:rsid w:val="00A40E1D"/>
    <w:rsid w:val="00A44826"/>
    <w:rsid w:val="00A46E56"/>
    <w:rsid w:val="00A572DC"/>
    <w:rsid w:val="00A62ED9"/>
    <w:rsid w:val="00A67F7E"/>
    <w:rsid w:val="00A83656"/>
    <w:rsid w:val="00AC6DD7"/>
    <w:rsid w:val="00AD0A79"/>
    <w:rsid w:val="00AD1158"/>
    <w:rsid w:val="00AD2465"/>
    <w:rsid w:val="00AE7B0B"/>
    <w:rsid w:val="00AF763F"/>
    <w:rsid w:val="00AF76D9"/>
    <w:rsid w:val="00B77A96"/>
    <w:rsid w:val="00B91DD1"/>
    <w:rsid w:val="00B93860"/>
    <w:rsid w:val="00BC1A66"/>
    <w:rsid w:val="00BC6CCB"/>
    <w:rsid w:val="00BD1B4C"/>
    <w:rsid w:val="00BE60E2"/>
    <w:rsid w:val="00BE6BA5"/>
    <w:rsid w:val="00C0462F"/>
    <w:rsid w:val="00C05DC6"/>
    <w:rsid w:val="00C13B4C"/>
    <w:rsid w:val="00C25E1C"/>
    <w:rsid w:val="00C33159"/>
    <w:rsid w:val="00C34B4E"/>
    <w:rsid w:val="00C350B5"/>
    <w:rsid w:val="00C36039"/>
    <w:rsid w:val="00C45620"/>
    <w:rsid w:val="00C464BC"/>
    <w:rsid w:val="00C604EF"/>
    <w:rsid w:val="00C6253A"/>
    <w:rsid w:val="00C733EB"/>
    <w:rsid w:val="00C80A8F"/>
    <w:rsid w:val="00CA41BE"/>
    <w:rsid w:val="00CC61E8"/>
    <w:rsid w:val="00CC7B97"/>
    <w:rsid w:val="00CD498F"/>
    <w:rsid w:val="00D03C49"/>
    <w:rsid w:val="00D07B8C"/>
    <w:rsid w:val="00D60ACE"/>
    <w:rsid w:val="00D60DB2"/>
    <w:rsid w:val="00D644E5"/>
    <w:rsid w:val="00D83D6C"/>
    <w:rsid w:val="00D87F2E"/>
    <w:rsid w:val="00D93609"/>
    <w:rsid w:val="00D95FC5"/>
    <w:rsid w:val="00DA0A0E"/>
    <w:rsid w:val="00DA6CEC"/>
    <w:rsid w:val="00DB6F73"/>
    <w:rsid w:val="00DF7CEA"/>
    <w:rsid w:val="00E1698C"/>
    <w:rsid w:val="00E20861"/>
    <w:rsid w:val="00E34F50"/>
    <w:rsid w:val="00E4791B"/>
    <w:rsid w:val="00E612FC"/>
    <w:rsid w:val="00E625E8"/>
    <w:rsid w:val="00E649A3"/>
    <w:rsid w:val="00E71E0E"/>
    <w:rsid w:val="00E850E7"/>
    <w:rsid w:val="00E86D60"/>
    <w:rsid w:val="00E921FB"/>
    <w:rsid w:val="00ED5B61"/>
    <w:rsid w:val="00EF170C"/>
    <w:rsid w:val="00EF5619"/>
    <w:rsid w:val="00F04E33"/>
    <w:rsid w:val="00F1037A"/>
    <w:rsid w:val="00F20E7C"/>
    <w:rsid w:val="00F37BDF"/>
    <w:rsid w:val="00F410CC"/>
    <w:rsid w:val="00F426A4"/>
    <w:rsid w:val="00F559B5"/>
    <w:rsid w:val="00F652D8"/>
    <w:rsid w:val="00F84E4C"/>
    <w:rsid w:val="00F87B18"/>
    <w:rsid w:val="00F90451"/>
    <w:rsid w:val="00FA0234"/>
    <w:rsid w:val="00FA6D61"/>
    <w:rsid w:val="00FC34C6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2A068C19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6A410C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1A9BD-A1A0-4967-95E2-92FC4904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36</TotalTime>
  <Pages>1</Pages>
  <Words>2595</Words>
  <Characters>14796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Mohsen Pasha</cp:lastModifiedBy>
  <cp:revision>10</cp:revision>
  <cp:lastPrinted>1900-12-31T19:30:00Z</cp:lastPrinted>
  <dcterms:created xsi:type="dcterms:W3CDTF">2023-06-25T09:47:00Z</dcterms:created>
  <dcterms:modified xsi:type="dcterms:W3CDTF">2025-06-10T07:15:00Z</dcterms:modified>
</cp:coreProperties>
</file>